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9F6" w:rsidRPr="00581030" w:rsidRDefault="004609F6" w:rsidP="00581030">
      <w:pPr>
        <w:spacing w:after="0"/>
        <w:ind w:left="5220"/>
        <w:rPr>
          <w:sz w:val="28"/>
          <w:szCs w:val="28"/>
        </w:rPr>
      </w:pPr>
      <w:r w:rsidRPr="00581030">
        <w:rPr>
          <w:sz w:val="28"/>
          <w:szCs w:val="28"/>
        </w:rPr>
        <w:t xml:space="preserve">Додаток </w:t>
      </w:r>
      <w:r>
        <w:rPr>
          <w:sz w:val="28"/>
          <w:szCs w:val="28"/>
        </w:rPr>
        <w:t>17</w:t>
      </w:r>
    </w:p>
    <w:p w:rsidR="004609F6" w:rsidRPr="00581030" w:rsidRDefault="004609F6" w:rsidP="00581030">
      <w:pPr>
        <w:spacing w:after="0"/>
        <w:ind w:left="5220"/>
        <w:rPr>
          <w:sz w:val="28"/>
          <w:szCs w:val="28"/>
        </w:rPr>
      </w:pPr>
      <w:r w:rsidRPr="00581030">
        <w:rPr>
          <w:sz w:val="28"/>
          <w:szCs w:val="28"/>
        </w:rPr>
        <w:t>до рішення міської ради</w:t>
      </w:r>
    </w:p>
    <w:p w:rsidR="004609F6" w:rsidRPr="00581030" w:rsidRDefault="004609F6" w:rsidP="00581030">
      <w:pPr>
        <w:spacing w:after="0"/>
        <w:ind w:left="5220"/>
        <w:rPr>
          <w:sz w:val="28"/>
          <w:szCs w:val="28"/>
        </w:rPr>
      </w:pPr>
      <w:r>
        <w:rPr>
          <w:sz w:val="28"/>
          <w:szCs w:val="28"/>
        </w:rPr>
        <w:t xml:space="preserve">24 лютого </w:t>
      </w:r>
      <w:r w:rsidRPr="00581030">
        <w:rPr>
          <w:sz w:val="28"/>
          <w:szCs w:val="28"/>
        </w:rPr>
        <w:t>2021 року №</w:t>
      </w:r>
      <w:r>
        <w:rPr>
          <w:sz w:val="28"/>
          <w:szCs w:val="28"/>
        </w:rPr>
        <w:t>111</w:t>
      </w:r>
    </w:p>
    <w:p w:rsidR="004609F6" w:rsidRPr="00D104C6" w:rsidRDefault="004609F6" w:rsidP="00C94CFD">
      <w:pPr>
        <w:jc w:val="right"/>
        <w:rPr>
          <w:sz w:val="28"/>
          <w:szCs w:val="28"/>
        </w:rPr>
      </w:pPr>
    </w:p>
    <w:p w:rsidR="004609F6" w:rsidRPr="00477CF1" w:rsidRDefault="004609F6" w:rsidP="008308DA">
      <w:pPr>
        <w:spacing w:line="276" w:lineRule="auto"/>
        <w:ind w:left="0"/>
        <w:jc w:val="center"/>
        <w:rPr>
          <w:sz w:val="28"/>
          <w:szCs w:val="28"/>
        </w:rPr>
      </w:pPr>
      <w:r w:rsidRPr="00477CF1">
        <w:rPr>
          <w:sz w:val="28"/>
          <w:szCs w:val="28"/>
        </w:rPr>
        <w:t>ПОЛОЖЕННЯ</w:t>
      </w:r>
    </w:p>
    <w:p w:rsidR="004609F6" w:rsidRPr="00477CF1" w:rsidRDefault="004609F6" w:rsidP="008308DA">
      <w:pPr>
        <w:spacing w:after="0"/>
        <w:ind w:left="0"/>
        <w:jc w:val="center"/>
        <w:rPr>
          <w:b/>
          <w:sz w:val="28"/>
          <w:szCs w:val="28"/>
        </w:rPr>
      </w:pPr>
      <w:r w:rsidRPr="00477CF1">
        <w:rPr>
          <w:b/>
          <w:sz w:val="28"/>
          <w:szCs w:val="28"/>
        </w:rPr>
        <w:t xml:space="preserve">про </w:t>
      </w:r>
      <w:r w:rsidRPr="00477CF1">
        <w:rPr>
          <w:b/>
          <w:sz w:val="28"/>
          <w:szCs w:val="28"/>
          <w:lang w:val="ru-RU"/>
        </w:rPr>
        <w:t>департамент</w:t>
      </w:r>
      <w:r w:rsidRPr="00477CF1">
        <w:rPr>
          <w:b/>
          <w:sz w:val="28"/>
          <w:szCs w:val="28"/>
        </w:rPr>
        <w:t xml:space="preserve"> соціального захисту та гідності</w:t>
      </w:r>
    </w:p>
    <w:p w:rsidR="004609F6" w:rsidRPr="001A0A10" w:rsidRDefault="004609F6" w:rsidP="008308DA">
      <w:pPr>
        <w:spacing w:after="0"/>
        <w:ind w:left="0"/>
        <w:jc w:val="center"/>
        <w:rPr>
          <w:b/>
          <w:sz w:val="28"/>
          <w:szCs w:val="28"/>
        </w:rPr>
      </w:pPr>
      <w:r w:rsidRPr="001A0A10">
        <w:rPr>
          <w:bCs/>
          <w:kern w:val="1"/>
          <w:sz w:val="28"/>
          <w:szCs w:val="28"/>
          <w:lang w:eastAsia="hi-IN" w:bidi="hi-IN"/>
        </w:rPr>
        <w:t>Вараської міської ради</w:t>
      </w:r>
    </w:p>
    <w:p w:rsidR="004609F6" w:rsidRPr="001A0A10" w:rsidRDefault="004609F6" w:rsidP="008308DA">
      <w:pPr>
        <w:spacing w:line="276" w:lineRule="auto"/>
        <w:ind w:left="0"/>
        <w:jc w:val="center"/>
        <w:rPr>
          <w:b/>
          <w:sz w:val="28"/>
          <w:szCs w:val="28"/>
        </w:rPr>
      </w:pPr>
    </w:p>
    <w:p w:rsidR="004609F6" w:rsidRPr="001A0A10" w:rsidRDefault="004609F6" w:rsidP="008308DA">
      <w:pPr>
        <w:suppressAutoHyphens/>
        <w:spacing w:after="0" w:line="100" w:lineRule="atLeast"/>
        <w:ind w:left="0"/>
        <w:jc w:val="center"/>
        <w:rPr>
          <w:b/>
          <w:color w:val="000000"/>
          <w:sz w:val="28"/>
          <w:szCs w:val="28"/>
        </w:rPr>
      </w:pPr>
      <w:bookmarkStart w:id="0" w:name="gjdgxs" w:colFirst="0" w:colLast="0"/>
      <w:bookmarkEnd w:id="0"/>
      <w:r w:rsidRPr="001A0A10">
        <w:rPr>
          <w:b/>
          <w:color w:val="000000"/>
          <w:sz w:val="28"/>
          <w:szCs w:val="28"/>
        </w:rPr>
        <w:t>7100-П-01</w:t>
      </w:r>
    </w:p>
    <w:p w:rsidR="004609F6" w:rsidRPr="001A0A10" w:rsidRDefault="004609F6" w:rsidP="008308DA">
      <w:pPr>
        <w:suppressAutoHyphens/>
        <w:spacing w:after="0" w:line="100" w:lineRule="atLeast"/>
        <w:ind w:left="0"/>
        <w:jc w:val="center"/>
        <w:rPr>
          <w:b/>
          <w:bCs/>
          <w:kern w:val="1"/>
          <w:sz w:val="28"/>
          <w:szCs w:val="28"/>
          <w:lang w:eastAsia="hi-IN" w:bidi="hi-IN"/>
        </w:rPr>
      </w:pPr>
    </w:p>
    <w:p w:rsidR="004609F6" w:rsidRPr="00DE5D6B" w:rsidRDefault="004609F6" w:rsidP="008308DA">
      <w:pPr>
        <w:pStyle w:val="TOC1"/>
        <w:tabs>
          <w:tab w:val="left" w:pos="480"/>
          <w:tab w:val="right" w:leader="dot" w:pos="9912"/>
        </w:tabs>
        <w:rPr>
          <w:b w:val="0"/>
          <w:bCs w:val="0"/>
          <w:caps w:val="0"/>
          <w:noProof/>
          <w:sz w:val="22"/>
          <w:szCs w:val="22"/>
        </w:rPr>
      </w:pPr>
      <w:r w:rsidRPr="001A0A10">
        <w:rPr>
          <w:rFonts w:ascii="Times New Roman" w:hAnsi="Times New Roman"/>
          <w:bCs w:val="0"/>
          <w:kern w:val="1"/>
          <w:sz w:val="28"/>
          <w:szCs w:val="28"/>
          <w:lang w:eastAsia="hi-IN" w:bidi="hi-IN"/>
        </w:rPr>
        <w:fldChar w:fldCharType="begin"/>
      </w:r>
      <w:r w:rsidRPr="001A0A10">
        <w:rPr>
          <w:rFonts w:ascii="Times New Roman" w:hAnsi="Times New Roman"/>
          <w:bCs w:val="0"/>
          <w:kern w:val="1"/>
          <w:sz w:val="28"/>
          <w:szCs w:val="28"/>
          <w:lang w:eastAsia="hi-IN" w:bidi="hi-IN"/>
        </w:rPr>
        <w:instrText xml:space="preserve"> TOC \o "1-1" \h \z \u </w:instrText>
      </w:r>
      <w:r w:rsidRPr="001A0A10">
        <w:rPr>
          <w:rFonts w:ascii="Times New Roman" w:hAnsi="Times New Roman"/>
          <w:bCs w:val="0"/>
          <w:kern w:val="1"/>
          <w:sz w:val="28"/>
          <w:szCs w:val="28"/>
          <w:lang w:eastAsia="hi-IN" w:bidi="hi-IN"/>
        </w:rPr>
        <w:fldChar w:fldCharType="separate"/>
      </w:r>
      <w:hyperlink w:anchor="_Toc63434039" w:history="1">
        <w:r w:rsidRPr="00EB0C3A">
          <w:rPr>
            <w:rStyle w:val="Hyperlink"/>
            <w:noProof/>
          </w:rPr>
          <w:t>1</w:t>
        </w:r>
        <w:r w:rsidRPr="00DE5D6B">
          <w:rPr>
            <w:b w:val="0"/>
            <w:bCs w:val="0"/>
            <w:caps w:val="0"/>
            <w:noProof/>
            <w:sz w:val="22"/>
            <w:szCs w:val="22"/>
          </w:rPr>
          <w:tab/>
        </w:r>
        <w:r w:rsidRPr="00EB0C3A">
          <w:rPr>
            <w:rStyle w:val="Hyperlink"/>
            <w:noProof/>
          </w:rPr>
          <w:t>Загальні положення</w:t>
        </w:r>
        <w:r>
          <w:rPr>
            <w:noProof/>
            <w:webHidden/>
          </w:rPr>
          <w:tab/>
        </w:r>
        <w:r>
          <w:rPr>
            <w:noProof/>
            <w:webHidden/>
          </w:rPr>
          <w:fldChar w:fldCharType="begin"/>
        </w:r>
        <w:r>
          <w:rPr>
            <w:noProof/>
            <w:webHidden/>
          </w:rPr>
          <w:instrText xml:space="preserve"> PAGEREF _Toc63434039 \h </w:instrText>
        </w:r>
        <w:r>
          <w:rPr>
            <w:noProof/>
            <w:webHidden/>
          </w:rPr>
        </w:r>
        <w:r>
          <w:rPr>
            <w:noProof/>
            <w:webHidden/>
          </w:rPr>
          <w:fldChar w:fldCharType="separate"/>
        </w:r>
        <w:r>
          <w:rPr>
            <w:noProof/>
            <w:webHidden/>
          </w:rPr>
          <w:t>2</w:t>
        </w:r>
        <w:r>
          <w:rPr>
            <w:noProof/>
            <w:webHidden/>
          </w:rPr>
          <w:fldChar w:fldCharType="end"/>
        </w:r>
      </w:hyperlink>
    </w:p>
    <w:p w:rsidR="004609F6" w:rsidRPr="00DE5D6B" w:rsidRDefault="004609F6" w:rsidP="008308DA">
      <w:pPr>
        <w:pStyle w:val="TOC1"/>
        <w:tabs>
          <w:tab w:val="left" w:pos="480"/>
          <w:tab w:val="right" w:leader="dot" w:pos="9912"/>
        </w:tabs>
        <w:rPr>
          <w:b w:val="0"/>
          <w:bCs w:val="0"/>
          <w:caps w:val="0"/>
          <w:noProof/>
          <w:sz w:val="22"/>
          <w:szCs w:val="22"/>
        </w:rPr>
      </w:pPr>
      <w:hyperlink w:anchor="_Toc63434040" w:history="1">
        <w:r w:rsidRPr="00EB0C3A">
          <w:rPr>
            <w:rStyle w:val="Hyperlink"/>
            <w:noProof/>
          </w:rPr>
          <w:t>2</w:t>
        </w:r>
        <w:r w:rsidRPr="00DE5D6B">
          <w:rPr>
            <w:b w:val="0"/>
            <w:bCs w:val="0"/>
            <w:caps w:val="0"/>
            <w:noProof/>
            <w:sz w:val="22"/>
            <w:szCs w:val="22"/>
          </w:rPr>
          <w:tab/>
        </w:r>
        <w:r w:rsidRPr="00EB0C3A">
          <w:rPr>
            <w:rStyle w:val="Hyperlink"/>
            <w:noProof/>
          </w:rPr>
          <w:t xml:space="preserve">Завдання </w:t>
        </w:r>
        <w:r>
          <w:rPr>
            <w:rStyle w:val="Hyperlink"/>
            <w:noProof/>
          </w:rPr>
          <w:t>Департаменту</w:t>
        </w:r>
        <w:r>
          <w:rPr>
            <w:noProof/>
            <w:webHidden/>
          </w:rPr>
          <w:tab/>
        </w:r>
        <w:r>
          <w:rPr>
            <w:noProof/>
            <w:webHidden/>
          </w:rPr>
          <w:fldChar w:fldCharType="begin"/>
        </w:r>
        <w:r>
          <w:rPr>
            <w:noProof/>
            <w:webHidden/>
          </w:rPr>
          <w:instrText xml:space="preserve"> PAGEREF _Toc63434040 \h </w:instrText>
        </w:r>
        <w:r>
          <w:rPr>
            <w:noProof/>
            <w:webHidden/>
          </w:rPr>
        </w:r>
        <w:r>
          <w:rPr>
            <w:noProof/>
            <w:webHidden/>
          </w:rPr>
          <w:fldChar w:fldCharType="separate"/>
        </w:r>
        <w:r>
          <w:rPr>
            <w:noProof/>
            <w:webHidden/>
          </w:rPr>
          <w:t>3</w:t>
        </w:r>
        <w:r>
          <w:rPr>
            <w:noProof/>
            <w:webHidden/>
          </w:rPr>
          <w:fldChar w:fldCharType="end"/>
        </w:r>
      </w:hyperlink>
    </w:p>
    <w:p w:rsidR="004609F6" w:rsidRPr="00DE5D6B" w:rsidRDefault="004609F6" w:rsidP="008308DA">
      <w:pPr>
        <w:pStyle w:val="TOC1"/>
        <w:tabs>
          <w:tab w:val="left" w:pos="480"/>
          <w:tab w:val="right" w:leader="dot" w:pos="9912"/>
        </w:tabs>
        <w:rPr>
          <w:b w:val="0"/>
          <w:bCs w:val="0"/>
          <w:caps w:val="0"/>
          <w:noProof/>
          <w:sz w:val="22"/>
          <w:szCs w:val="22"/>
        </w:rPr>
      </w:pPr>
      <w:hyperlink w:anchor="_Toc63434041" w:history="1">
        <w:r w:rsidRPr="00EB0C3A">
          <w:rPr>
            <w:rStyle w:val="Hyperlink"/>
            <w:noProof/>
          </w:rPr>
          <w:t>3</w:t>
        </w:r>
        <w:r w:rsidRPr="00DE5D6B">
          <w:rPr>
            <w:b w:val="0"/>
            <w:bCs w:val="0"/>
            <w:caps w:val="0"/>
            <w:noProof/>
            <w:sz w:val="22"/>
            <w:szCs w:val="22"/>
          </w:rPr>
          <w:tab/>
        </w:r>
        <w:r w:rsidRPr="00EB0C3A">
          <w:rPr>
            <w:rStyle w:val="Hyperlink"/>
            <w:noProof/>
          </w:rPr>
          <w:t xml:space="preserve">Структура та організація роботи </w:t>
        </w:r>
        <w:r>
          <w:rPr>
            <w:rStyle w:val="Hyperlink"/>
            <w:noProof/>
          </w:rPr>
          <w:t>Департаменту</w:t>
        </w:r>
        <w:r>
          <w:rPr>
            <w:noProof/>
            <w:webHidden/>
          </w:rPr>
          <w:tab/>
        </w:r>
        <w:r>
          <w:rPr>
            <w:noProof/>
            <w:webHidden/>
          </w:rPr>
          <w:fldChar w:fldCharType="begin"/>
        </w:r>
        <w:r>
          <w:rPr>
            <w:noProof/>
            <w:webHidden/>
          </w:rPr>
          <w:instrText xml:space="preserve"> PAGEREF _Toc63434041 \h </w:instrText>
        </w:r>
        <w:r>
          <w:rPr>
            <w:noProof/>
            <w:webHidden/>
          </w:rPr>
        </w:r>
        <w:r>
          <w:rPr>
            <w:noProof/>
            <w:webHidden/>
          </w:rPr>
          <w:fldChar w:fldCharType="separate"/>
        </w:r>
        <w:r>
          <w:rPr>
            <w:noProof/>
            <w:webHidden/>
          </w:rPr>
          <w:t>4</w:t>
        </w:r>
        <w:r>
          <w:rPr>
            <w:noProof/>
            <w:webHidden/>
          </w:rPr>
          <w:fldChar w:fldCharType="end"/>
        </w:r>
      </w:hyperlink>
    </w:p>
    <w:p w:rsidR="004609F6" w:rsidRPr="00DE5D6B" w:rsidRDefault="004609F6" w:rsidP="008308DA">
      <w:pPr>
        <w:pStyle w:val="TOC1"/>
        <w:tabs>
          <w:tab w:val="left" w:pos="480"/>
          <w:tab w:val="right" w:leader="dot" w:pos="9912"/>
        </w:tabs>
        <w:rPr>
          <w:b w:val="0"/>
          <w:bCs w:val="0"/>
          <w:caps w:val="0"/>
          <w:noProof/>
          <w:sz w:val="22"/>
          <w:szCs w:val="22"/>
        </w:rPr>
      </w:pPr>
      <w:hyperlink w:anchor="_Toc63434042" w:history="1">
        <w:r w:rsidRPr="00EB0C3A">
          <w:rPr>
            <w:rStyle w:val="Hyperlink"/>
            <w:noProof/>
          </w:rPr>
          <w:t>4</w:t>
        </w:r>
        <w:r w:rsidRPr="00DE5D6B">
          <w:rPr>
            <w:b w:val="0"/>
            <w:bCs w:val="0"/>
            <w:caps w:val="0"/>
            <w:noProof/>
            <w:sz w:val="22"/>
            <w:szCs w:val="22"/>
          </w:rPr>
          <w:tab/>
        </w:r>
        <w:r w:rsidRPr="00EB0C3A">
          <w:rPr>
            <w:rStyle w:val="Hyperlink"/>
            <w:noProof/>
          </w:rPr>
          <w:t xml:space="preserve">Компетенція (функції) </w:t>
        </w:r>
        <w:r>
          <w:rPr>
            <w:rStyle w:val="Hyperlink"/>
            <w:noProof/>
          </w:rPr>
          <w:t>Департаменту</w:t>
        </w:r>
        <w:r>
          <w:rPr>
            <w:noProof/>
            <w:webHidden/>
          </w:rPr>
          <w:tab/>
        </w:r>
        <w:r>
          <w:rPr>
            <w:noProof/>
            <w:webHidden/>
          </w:rPr>
          <w:fldChar w:fldCharType="begin"/>
        </w:r>
        <w:r>
          <w:rPr>
            <w:noProof/>
            <w:webHidden/>
          </w:rPr>
          <w:instrText xml:space="preserve"> PAGEREF _Toc63434042 \h </w:instrText>
        </w:r>
        <w:r>
          <w:rPr>
            <w:noProof/>
            <w:webHidden/>
          </w:rPr>
        </w:r>
        <w:r>
          <w:rPr>
            <w:noProof/>
            <w:webHidden/>
          </w:rPr>
          <w:fldChar w:fldCharType="separate"/>
        </w:r>
        <w:r>
          <w:rPr>
            <w:noProof/>
            <w:webHidden/>
          </w:rPr>
          <w:t>6</w:t>
        </w:r>
        <w:r>
          <w:rPr>
            <w:noProof/>
            <w:webHidden/>
          </w:rPr>
          <w:fldChar w:fldCharType="end"/>
        </w:r>
      </w:hyperlink>
    </w:p>
    <w:p w:rsidR="004609F6" w:rsidRPr="00DE5D6B" w:rsidRDefault="004609F6" w:rsidP="008308DA">
      <w:pPr>
        <w:pStyle w:val="TOC1"/>
        <w:tabs>
          <w:tab w:val="left" w:pos="480"/>
          <w:tab w:val="right" w:leader="dot" w:pos="9912"/>
        </w:tabs>
        <w:rPr>
          <w:b w:val="0"/>
          <w:bCs w:val="0"/>
          <w:caps w:val="0"/>
          <w:noProof/>
          <w:sz w:val="22"/>
          <w:szCs w:val="22"/>
        </w:rPr>
      </w:pPr>
      <w:hyperlink w:anchor="_Toc63434043" w:history="1">
        <w:r w:rsidRPr="00EB0C3A">
          <w:rPr>
            <w:rStyle w:val="Hyperlink"/>
            <w:noProof/>
          </w:rPr>
          <w:t>5</w:t>
        </w:r>
        <w:r w:rsidRPr="00DE5D6B">
          <w:rPr>
            <w:b w:val="0"/>
            <w:bCs w:val="0"/>
            <w:caps w:val="0"/>
            <w:noProof/>
            <w:sz w:val="22"/>
            <w:szCs w:val="22"/>
          </w:rPr>
          <w:tab/>
        </w:r>
        <w:r w:rsidRPr="00EB0C3A">
          <w:rPr>
            <w:rStyle w:val="Hyperlink"/>
            <w:noProof/>
          </w:rPr>
          <w:t>Права</w:t>
        </w:r>
        <w:r>
          <w:rPr>
            <w:noProof/>
            <w:webHidden/>
          </w:rPr>
          <w:tab/>
        </w:r>
        <w:r>
          <w:rPr>
            <w:noProof/>
            <w:webHidden/>
          </w:rPr>
          <w:fldChar w:fldCharType="begin"/>
        </w:r>
        <w:r>
          <w:rPr>
            <w:noProof/>
            <w:webHidden/>
          </w:rPr>
          <w:instrText xml:space="preserve"> PAGEREF _Toc63434043 \h </w:instrText>
        </w:r>
        <w:r>
          <w:rPr>
            <w:noProof/>
            <w:webHidden/>
          </w:rPr>
        </w:r>
        <w:r>
          <w:rPr>
            <w:noProof/>
            <w:webHidden/>
          </w:rPr>
          <w:fldChar w:fldCharType="separate"/>
        </w:r>
        <w:r>
          <w:rPr>
            <w:noProof/>
            <w:webHidden/>
          </w:rPr>
          <w:t>8</w:t>
        </w:r>
        <w:r>
          <w:rPr>
            <w:noProof/>
            <w:webHidden/>
          </w:rPr>
          <w:fldChar w:fldCharType="end"/>
        </w:r>
      </w:hyperlink>
    </w:p>
    <w:p w:rsidR="004609F6" w:rsidRPr="00DE5D6B" w:rsidRDefault="004609F6" w:rsidP="008308DA">
      <w:pPr>
        <w:pStyle w:val="TOC1"/>
        <w:tabs>
          <w:tab w:val="left" w:pos="480"/>
          <w:tab w:val="right" w:leader="dot" w:pos="9912"/>
        </w:tabs>
        <w:rPr>
          <w:b w:val="0"/>
          <w:bCs w:val="0"/>
          <w:caps w:val="0"/>
          <w:noProof/>
          <w:sz w:val="22"/>
          <w:szCs w:val="22"/>
        </w:rPr>
      </w:pPr>
      <w:hyperlink w:anchor="_Toc63434044" w:history="1">
        <w:r w:rsidRPr="00EB0C3A">
          <w:rPr>
            <w:rStyle w:val="Hyperlink"/>
            <w:noProof/>
          </w:rPr>
          <w:t>6</w:t>
        </w:r>
        <w:r w:rsidRPr="00DE5D6B">
          <w:rPr>
            <w:b w:val="0"/>
            <w:bCs w:val="0"/>
            <w:caps w:val="0"/>
            <w:noProof/>
            <w:sz w:val="22"/>
            <w:szCs w:val="22"/>
          </w:rPr>
          <w:tab/>
        </w:r>
        <w:r w:rsidRPr="00EB0C3A">
          <w:rPr>
            <w:rStyle w:val="Hyperlink"/>
            <w:noProof/>
          </w:rPr>
          <w:t xml:space="preserve">Відповідальність посадових осіб </w:t>
        </w:r>
        <w:r>
          <w:rPr>
            <w:rStyle w:val="Hyperlink"/>
            <w:noProof/>
          </w:rPr>
          <w:t>Департаменту</w:t>
        </w:r>
        <w:r>
          <w:rPr>
            <w:noProof/>
            <w:webHidden/>
          </w:rPr>
          <w:tab/>
        </w:r>
        <w:r>
          <w:rPr>
            <w:noProof/>
            <w:webHidden/>
          </w:rPr>
          <w:fldChar w:fldCharType="begin"/>
        </w:r>
        <w:r>
          <w:rPr>
            <w:noProof/>
            <w:webHidden/>
          </w:rPr>
          <w:instrText xml:space="preserve"> PAGEREF _Toc63434044 \h </w:instrText>
        </w:r>
        <w:r>
          <w:rPr>
            <w:noProof/>
            <w:webHidden/>
          </w:rPr>
        </w:r>
        <w:r>
          <w:rPr>
            <w:noProof/>
            <w:webHidden/>
          </w:rPr>
          <w:fldChar w:fldCharType="separate"/>
        </w:r>
        <w:r>
          <w:rPr>
            <w:noProof/>
            <w:webHidden/>
          </w:rPr>
          <w:t>9</w:t>
        </w:r>
        <w:r>
          <w:rPr>
            <w:noProof/>
            <w:webHidden/>
          </w:rPr>
          <w:fldChar w:fldCharType="end"/>
        </w:r>
      </w:hyperlink>
    </w:p>
    <w:p w:rsidR="004609F6" w:rsidRPr="00DE5D6B" w:rsidRDefault="004609F6" w:rsidP="008308DA">
      <w:pPr>
        <w:pStyle w:val="TOC1"/>
        <w:tabs>
          <w:tab w:val="left" w:pos="480"/>
          <w:tab w:val="right" w:leader="dot" w:pos="9912"/>
        </w:tabs>
        <w:rPr>
          <w:b w:val="0"/>
          <w:bCs w:val="0"/>
          <w:caps w:val="0"/>
          <w:noProof/>
          <w:sz w:val="22"/>
          <w:szCs w:val="22"/>
        </w:rPr>
      </w:pPr>
      <w:hyperlink w:anchor="_Toc63434045" w:history="1">
        <w:r w:rsidRPr="00EB0C3A">
          <w:rPr>
            <w:rStyle w:val="Hyperlink"/>
            <w:noProof/>
          </w:rPr>
          <w:t>7</w:t>
        </w:r>
        <w:r w:rsidRPr="00DE5D6B">
          <w:rPr>
            <w:b w:val="0"/>
            <w:bCs w:val="0"/>
            <w:caps w:val="0"/>
            <w:noProof/>
            <w:sz w:val="22"/>
            <w:szCs w:val="22"/>
          </w:rPr>
          <w:tab/>
        </w:r>
        <w:r w:rsidRPr="00EB0C3A">
          <w:rPr>
            <w:rStyle w:val="Hyperlink"/>
            <w:noProof/>
          </w:rPr>
          <w:t>Взаємовідносини</w:t>
        </w:r>
        <w:r>
          <w:rPr>
            <w:noProof/>
            <w:webHidden/>
          </w:rPr>
          <w:tab/>
        </w:r>
        <w:r>
          <w:rPr>
            <w:noProof/>
            <w:webHidden/>
          </w:rPr>
          <w:fldChar w:fldCharType="begin"/>
        </w:r>
        <w:r>
          <w:rPr>
            <w:noProof/>
            <w:webHidden/>
          </w:rPr>
          <w:instrText xml:space="preserve"> PAGEREF _Toc63434045 \h </w:instrText>
        </w:r>
        <w:r>
          <w:rPr>
            <w:noProof/>
            <w:webHidden/>
          </w:rPr>
        </w:r>
        <w:r>
          <w:rPr>
            <w:noProof/>
            <w:webHidden/>
          </w:rPr>
          <w:fldChar w:fldCharType="separate"/>
        </w:r>
        <w:r>
          <w:rPr>
            <w:noProof/>
            <w:webHidden/>
          </w:rPr>
          <w:t>10</w:t>
        </w:r>
        <w:r>
          <w:rPr>
            <w:noProof/>
            <w:webHidden/>
          </w:rPr>
          <w:fldChar w:fldCharType="end"/>
        </w:r>
      </w:hyperlink>
    </w:p>
    <w:p w:rsidR="004609F6" w:rsidRPr="00DE5D6B" w:rsidRDefault="004609F6" w:rsidP="008308DA">
      <w:pPr>
        <w:pStyle w:val="TOC1"/>
        <w:tabs>
          <w:tab w:val="left" w:pos="480"/>
          <w:tab w:val="right" w:leader="dot" w:pos="9912"/>
        </w:tabs>
        <w:rPr>
          <w:b w:val="0"/>
          <w:bCs w:val="0"/>
          <w:caps w:val="0"/>
          <w:noProof/>
          <w:sz w:val="22"/>
          <w:szCs w:val="22"/>
        </w:rPr>
      </w:pPr>
      <w:hyperlink w:anchor="_Toc63434046" w:history="1">
        <w:r w:rsidRPr="00EB0C3A">
          <w:rPr>
            <w:rStyle w:val="Hyperlink"/>
            <w:noProof/>
          </w:rPr>
          <w:t>8</w:t>
        </w:r>
        <w:r w:rsidRPr="00DE5D6B">
          <w:rPr>
            <w:b w:val="0"/>
            <w:bCs w:val="0"/>
            <w:caps w:val="0"/>
            <w:noProof/>
            <w:sz w:val="22"/>
            <w:szCs w:val="22"/>
          </w:rPr>
          <w:tab/>
        </w:r>
        <w:r w:rsidRPr="00EB0C3A">
          <w:rPr>
            <w:rStyle w:val="Hyperlink"/>
            <w:noProof/>
          </w:rPr>
          <w:t>Заключні положення</w:t>
        </w:r>
        <w:r>
          <w:rPr>
            <w:noProof/>
            <w:webHidden/>
          </w:rPr>
          <w:tab/>
        </w:r>
        <w:r>
          <w:rPr>
            <w:noProof/>
            <w:webHidden/>
          </w:rPr>
          <w:fldChar w:fldCharType="begin"/>
        </w:r>
        <w:r>
          <w:rPr>
            <w:noProof/>
            <w:webHidden/>
          </w:rPr>
          <w:instrText xml:space="preserve"> PAGEREF _Toc63434046 \h </w:instrText>
        </w:r>
        <w:r>
          <w:rPr>
            <w:noProof/>
            <w:webHidden/>
          </w:rPr>
        </w:r>
        <w:r>
          <w:rPr>
            <w:noProof/>
            <w:webHidden/>
          </w:rPr>
          <w:fldChar w:fldCharType="separate"/>
        </w:r>
        <w:r>
          <w:rPr>
            <w:noProof/>
            <w:webHidden/>
          </w:rPr>
          <w:t>10</w:t>
        </w:r>
        <w:r>
          <w:rPr>
            <w:noProof/>
            <w:webHidden/>
          </w:rPr>
          <w:fldChar w:fldCharType="end"/>
        </w:r>
      </w:hyperlink>
    </w:p>
    <w:p w:rsidR="004609F6" w:rsidRPr="00DE5D6B" w:rsidRDefault="004609F6" w:rsidP="008308DA">
      <w:pPr>
        <w:pStyle w:val="TOC1"/>
        <w:tabs>
          <w:tab w:val="left" w:pos="480"/>
          <w:tab w:val="right" w:leader="dot" w:pos="9912"/>
        </w:tabs>
        <w:rPr>
          <w:b w:val="0"/>
          <w:bCs w:val="0"/>
          <w:caps w:val="0"/>
          <w:noProof/>
          <w:sz w:val="22"/>
          <w:szCs w:val="22"/>
        </w:rPr>
      </w:pPr>
      <w:hyperlink w:anchor="_Toc63434047" w:history="1">
        <w:r w:rsidRPr="00EB0C3A">
          <w:rPr>
            <w:rStyle w:val="Hyperlink"/>
            <w:noProof/>
          </w:rPr>
          <w:t>9</w:t>
        </w:r>
        <w:r w:rsidRPr="00DE5D6B">
          <w:rPr>
            <w:b w:val="0"/>
            <w:bCs w:val="0"/>
            <w:caps w:val="0"/>
            <w:noProof/>
            <w:sz w:val="22"/>
            <w:szCs w:val="22"/>
          </w:rPr>
          <w:tab/>
        </w:r>
        <w:r w:rsidRPr="00EB0C3A">
          <w:rPr>
            <w:rStyle w:val="Hyperlink"/>
            <w:noProof/>
          </w:rPr>
          <w:t xml:space="preserve">Додаток. Схема організаційної структури </w:t>
        </w:r>
        <w:r>
          <w:rPr>
            <w:rStyle w:val="Hyperlink"/>
            <w:noProof/>
          </w:rPr>
          <w:t>Департаменту</w:t>
        </w:r>
        <w:r>
          <w:rPr>
            <w:noProof/>
            <w:webHidden/>
          </w:rPr>
          <w:tab/>
        </w:r>
        <w:r>
          <w:rPr>
            <w:noProof/>
            <w:webHidden/>
          </w:rPr>
          <w:fldChar w:fldCharType="begin"/>
        </w:r>
        <w:r>
          <w:rPr>
            <w:noProof/>
            <w:webHidden/>
          </w:rPr>
          <w:instrText xml:space="preserve"> PAGEREF _Toc63434047 \h </w:instrText>
        </w:r>
        <w:r>
          <w:rPr>
            <w:noProof/>
            <w:webHidden/>
          </w:rPr>
        </w:r>
        <w:r>
          <w:rPr>
            <w:noProof/>
            <w:webHidden/>
          </w:rPr>
          <w:fldChar w:fldCharType="separate"/>
        </w:r>
        <w:r>
          <w:rPr>
            <w:noProof/>
            <w:webHidden/>
          </w:rPr>
          <w:t>11</w:t>
        </w:r>
        <w:r>
          <w:rPr>
            <w:noProof/>
            <w:webHidden/>
          </w:rPr>
          <w:fldChar w:fldCharType="end"/>
        </w:r>
      </w:hyperlink>
    </w:p>
    <w:p w:rsidR="004609F6" w:rsidRPr="001A0A10" w:rsidRDefault="004609F6" w:rsidP="008308DA">
      <w:pPr>
        <w:suppressAutoHyphens/>
        <w:spacing w:after="0" w:line="100" w:lineRule="atLeast"/>
        <w:ind w:left="0"/>
        <w:rPr>
          <w:bCs/>
          <w:kern w:val="1"/>
          <w:sz w:val="28"/>
          <w:szCs w:val="28"/>
          <w:lang w:eastAsia="hi-IN" w:bidi="hi-IN"/>
        </w:rPr>
      </w:pPr>
      <w:r w:rsidRPr="001A0A10">
        <w:rPr>
          <w:bCs/>
          <w:kern w:val="1"/>
          <w:sz w:val="28"/>
          <w:szCs w:val="28"/>
          <w:lang w:eastAsia="hi-IN" w:bidi="hi-IN"/>
        </w:rPr>
        <w:fldChar w:fldCharType="end"/>
      </w:r>
    </w:p>
    <w:p w:rsidR="004609F6" w:rsidRPr="00557220" w:rsidRDefault="004609F6" w:rsidP="008308DA">
      <w:pPr>
        <w:pStyle w:val="Header"/>
        <w:jc w:val="center"/>
        <w:rPr>
          <w:sz w:val="28"/>
          <w:szCs w:val="28"/>
        </w:rPr>
      </w:pPr>
      <w:r w:rsidRPr="00557220">
        <w:rPr>
          <w:bCs/>
          <w:kern w:val="1"/>
          <w:sz w:val="28"/>
          <w:szCs w:val="28"/>
          <w:lang w:eastAsia="hi-IN" w:bidi="hi-IN"/>
        </w:rPr>
        <w:t xml:space="preserve">В документі </w:t>
      </w:r>
      <w:fldSimple w:instr=" NUMPAGES   \* MERGEFORMAT ">
        <w:r>
          <w:rPr>
            <w:noProof/>
            <w:sz w:val="28"/>
            <w:szCs w:val="28"/>
          </w:rPr>
          <w:t>11</w:t>
        </w:r>
      </w:fldSimple>
      <w:r w:rsidRPr="00557220">
        <w:rPr>
          <w:bCs/>
          <w:kern w:val="1"/>
          <w:sz w:val="28"/>
          <w:szCs w:val="28"/>
          <w:lang w:eastAsia="hi-IN" w:bidi="hi-IN"/>
        </w:rPr>
        <w:t>сторінок.</w:t>
      </w:r>
    </w:p>
    <w:p w:rsidR="004609F6" w:rsidRPr="001A0A10" w:rsidRDefault="004609F6" w:rsidP="008308DA">
      <w:pPr>
        <w:pStyle w:val="Heading1"/>
        <w:rPr>
          <w:sz w:val="28"/>
        </w:rPr>
      </w:pPr>
      <w:r w:rsidRPr="001A0A10">
        <w:rPr>
          <w:bCs/>
          <w:kern w:val="1"/>
          <w:sz w:val="28"/>
          <w:lang w:eastAsia="hi-IN" w:bidi="hi-IN"/>
        </w:rPr>
        <w:br w:type="page"/>
      </w:r>
      <w:bookmarkStart w:id="1" w:name="_Toc63434039"/>
      <w:r w:rsidRPr="001A0A10">
        <w:rPr>
          <w:sz w:val="28"/>
          <w:lang/>
        </w:rPr>
        <w:t>Загальні положення</w:t>
      </w:r>
      <w:bookmarkEnd w:id="1"/>
    </w:p>
    <w:p w:rsidR="004609F6" w:rsidRPr="001A0A10" w:rsidRDefault="004609F6" w:rsidP="008308DA">
      <w:pPr>
        <w:pStyle w:val="Heading2"/>
      </w:pPr>
      <w:r>
        <w:rPr>
          <w:lang/>
        </w:rPr>
        <w:t>Департамент</w:t>
      </w:r>
      <w:r w:rsidRPr="001A0A10">
        <w:rPr>
          <w:lang/>
        </w:rPr>
        <w:t xml:space="preserve"> соціального захисту та гідності Вараської міської ради (надалі – </w:t>
      </w:r>
      <w:r>
        <w:rPr>
          <w:lang/>
        </w:rPr>
        <w:t>Департамент</w:t>
      </w:r>
      <w:r w:rsidRPr="001A0A10">
        <w:rPr>
          <w:lang/>
        </w:rPr>
        <w:t>) є</w:t>
      </w:r>
      <w:r>
        <w:rPr>
          <w:lang/>
        </w:rPr>
        <w:t xml:space="preserve"> структурним підрозділом </w:t>
      </w:r>
      <w:r w:rsidRPr="001A0A10">
        <w:rPr>
          <w:lang/>
        </w:rPr>
        <w:t>Вараської міської ради, як</w:t>
      </w:r>
      <w:r>
        <w:rPr>
          <w:lang/>
        </w:rPr>
        <w:t>ий</w:t>
      </w:r>
      <w:r w:rsidRPr="001A0A10">
        <w:rPr>
          <w:lang/>
        </w:rPr>
        <w:t xml:space="preserve"> утворен</w:t>
      </w:r>
      <w:r>
        <w:rPr>
          <w:lang/>
        </w:rPr>
        <w:t>ий</w:t>
      </w:r>
      <w:r w:rsidRPr="001A0A10">
        <w:rPr>
          <w:lang/>
        </w:rPr>
        <w:t xml:space="preserve"> відповідно до рішення Вараської міської ради від </w:t>
      </w:r>
      <w:r>
        <w:rPr>
          <w:lang/>
        </w:rPr>
        <w:t>24.02.</w:t>
      </w:r>
      <w:r w:rsidRPr="001A0A10">
        <w:rPr>
          <w:lang/>
        </w:rPr>
        <w:t>2021 №</w:t>
      </w:r>
      <w:r>
        <w:rPr>
          <w:lang/>
        </w:rPr>
        <w:t>110</w:t>
      </w:r>
      <w:r w:rsidRPr="001A0A10">
        <w:rPr>
          <w:lang/>
        </w:rPr>
        <w:t>.</w:t>
      </w:r>
    </w:p>
    <w:p w:rsidR="004609F6" w:rsidRPr="001A0A10" w:rsidRDefault="004609F6" w:rsidP="008308DA">
      <w:pPr>
        <w:pStyle w:val="Heading2"/>
      </w:pPr>
      <w:r>
        <w:rPr>
          <w:color w:val="000000"/>
          <w:shd w:val="clear" w:color="auto" w:fill="FFFFFF"/>
          <w:lang/>
        </w:rPr>
        <w:t>Департамент</w:t>
      </w:r>
      <w:r w:rsidRPr="001A0A10">
        <w:rPr>
          <w:color w:val="000000"/>
          <w:shd w:val="clear" w:color="auto" w:fill="FFFFFF"/>
          <w:lang/>
        </w:rPr>
        <w:t xml:space="preserve"> є юридичною особою, має самостійний баланс, рахунки в органах Державної казначейської служби України та установах банків державного сектору, штампи і бланки, право набувати майнових і немайнових прав та обов’язків, право виступати позивачем і відповідачем, третьою особою, яка заявляє / не заявляє самостійні вимоги на предмет спору на стороні позивача / відповідача у судах від свого імені, печатку з зображенням Державного Герба України та своїм найменуванням.</w:t>
      </w:r>
    </w:p>
    <w:p w:rsidR="004609F6" w:rsidRPr="001A0A10" w:rsidRDefault="004609F6" w:rsidP="008308DA">
      <w:pPr>
        <w:pStyle w:val="Heading2"/>
        <w:rPr>
          <w:lang w:bidi="hi-IN"/>
        </w:rPr>
      </w:pPr>
      <w:r w:rsidRPr="001A0A10">
        <w:rPr>
          <w:lang w:bidi="hi-IN"/>
        </w:rPr>
        <w:t xml:space="preserve">Структура, чисельність та витрати на утримання </w:t>
      </w:r>
      <w:r>
        <w:rPr>
          <w:lang w:bidi="hi-IN"/>
        </w:rPr>
        <w:t>Департаменту</w:t>
      </w:r>
      <w:r w:rsidRPr="001A0A10">
        <w:rPr>
          <w:lang w:bidi="hi-IN"/>
        </w:rPr>
        <w:t xml:space="preserve"> затверджується рішенням міської ради.</w:t>
      </w:r>
    </w:p>
    <w:p w:rsidR="004609F6" w:rsidRPr="001A0A10" w:rsidRDefault="004609F6" w:rsidP="008308DA">
      <w:pPr>
        <w:pStyle w:val="Heading2"/>
      </w:pPr>
      <w:r w:rsidRPr="001A0A10">
        <w:rPr>
          <w:lang/>
        </w:rPr>
        <w:t xml:space="preserve">Працівники </w:t>
      </w:r>
      <w:r>
        <w:rPr>
          <w:lang/>
        </w:rPr>
        <w:t>Департаменту</w:t>
      </w:r>
      <w:r w:rsidRPr="001A0A10">
        <w:rPr>
          <w:lang/>
        </w:rPr>
        <w:t xml:space="preserve">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4609F6" w:rsidRPr="001A0A10" w:rsidRDefault="004609F6" w:rsidP="008308DA">
      <w:pPr>
        <w:pStyle w:val="Heading2"/>
      </w:pPr>
      <w:r w:rsidRPr="001A0A10">
        <w:rPr>
          <w:lang/>
        </w:rPr>
        <w:t xml:space="preserve">Припинення діяльності </w:t>
      </w:r>
      <w:r>
        <w:rPr>
          <w:lang/>
        </w:rPr>
        <w:t>Департаменту</w:t>
      </w:r>
      <w:r w:rsidRPr="001A0A10">
        <w:rPr>
          <w:spacing w:val="-2"/>
          <w:lang/>
        </w:rPr>
        <w:t xml:space="preserve">(ліквідація) чи реорганізація здійснюється </w:t>
      </w:r>
      <w:r w:rsidRPr="001A0A10">
        <w:rPr>
          <w:lang/>
        </w:rPr>
        <w:t>у встановленому порядку відповідно до вимог чинного законодавства України.</w:t>
      </w:r>
    </w:p>
    <w:p w:rsidR="004609F6" w:rsidRPr="001A0A10" w:rsidRDefault="004609F6" w:rsidP="008308DA">
      <w:pPr>
        <w:pStyle w:val="Heading2"/>
      </w:pPr>
      <w:r>
        <w:rPr>
          <w:lang/>
        </w:rPr>
        <w:t xml:space="preserve">Департамент </w:t>
      </w:r>
      <w:r w:rsidRPr="00A52338">
        <w:rPr>
          <w:lang/>
        </w:rPr>
        <w:t xml:space="preserve">є підзвітним і підконтрольним Вараській міській раді, виконавчому комітету Вараської міської ради,підпорядковується міському голові, </w:t>
      </w:r>
      <w:r>
        <w:rPr>
          <w:lang/>
        </w:rPr>
        <w:t xml:space="preserve">заступнику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r>
        <w:rPr>
          <w:lang/>
        </w:rPr>
        <w:t>,</w:t>
      </w:r>
      <w:r w:rsidRPr="00A52338">
        <w:rPr>
          <w:shd w:val="clear" w:color="auto" w:fill="FFFFFF"/>
          <w:lang/>
        </w:rPr>
        <w:t>а з питань здійснення делегованих повноважень підконтрольний відповідним органам виконавчої влади</w:t>
      </w:r>
      <w:r w:rsidRPr="001A0A10">
        <w:rPr>
          <w:kern w:val="1"/>
          <w:lang w:eastAsia="hi-IN" w:bidi="hi-IN"/>
        </w:rPr>
        <w:t>.</w:t>
      </w:r>
    </w:p>
    <w:p w:rsidR="004609F6" w:rsidRPr="001A0A10" w:rsidRDefault="004609F6" w:rsidP="008308DA">
      <w:pPr>
        <w:pStyle w:val="Heading2"/>
      </w:pPr>
      <w:r w:rsidRPr="001A0A10">
        <w:rPr>
          <w:lang/>
        </w:rPr>
        <w:t xml:space="preserve">Роботу </w:t>
      </w:r>
      <w:r>
        <w:rPr>
          <w:lang/>
        </w:rPr>
        <w:t>Департаменту</w:t>
      </w:r>
      <w:r w:rsidRPr="001A0A10">
        <w:rPr>
          <w:lang/>
        </w:rPr>
        <w:t xml:space="preserve"> координує і спрямовує </w:t>
      </w:r>
      <w:r>
        <w:rPr>
          <w:lang/>
        </w:rPr>
        <w:t xml:space="preserve">заступник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r w:rsidRPr="001A0A10">
        <w:rPr>
          <w:lang/>
        </w:rPr>
        <w:t>.</w:t>
      </w:r>
    </w:p>
    <w:p w:rsidR="004609F6" w:rsidRPr="001A0A10" w:rsidRDefault="004609F6" w:rsidP="008308DA">
      <w:pPr>
        <w:pStyle w:val="Heading2"/>
      </w:pPr>
      <w:r>
        <w:rPr>
          <w:lang/>
        </w:rPr>
        <w:t>Департамент</w:t>
      </w:r>
      <w:r w:rsidRPr="001A0A10">
        <w:rPr>
          <w:lang/>
        </w:rPr>
        <w:t xml:space="preserve"> очолює </w:t>
      </w:r>
      <w:r>
        <w:rPr>
          <w:lang/>
        </w:rPr>
        <w:t>директор</w:t>
      </w:r>
      <w:r w:rsidRPr="001A0A10">
        <w:rPr>
          <w:lang/>
        </w:rPr>
        <w:t xml:space="preserve">, якого призначає на посаду та звільняє з посади міський голова за поданням </w:t>
      </w:r>
      <w:r>
        <w:rPr>
          <w:lang/>
        </w:rPr>
        <w:t xml:space="preserve">заступника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r w:rsidRPr="001A0A10">
        <w:rPr>
          <w:lang/>
        </w:rPr>
        <w:t xml:space="preserve">, </w:t>
      </w:r>
      <w:r>
        <w:rPr>
          <w:lang/>
        </w:rPr>
        <w:t xml:space="preserve">у порядку </w:t>
      </w:r>
      <w:r w:rsidRPr="001A0A10">
        <w:rPr>
          <w:lang/>
        </w:rPr>
        <w:t>визначеному чинним законодавством.</w:t>
      </w:r>
    </w:p>
    <w:p w:rsidR="004609F6" w:rsidRPr="001A0A10" w:rsidRDefault="004609F6" w:rsidP="008308DA">
      <w:pPr>
        <w:pStyle w:val="Heading2"/>
      </w:pPr>
      <w:r>
        <w:rPr>
          <w:lang/>
        </w:rPr>
        <w:t>Директор</w:t>
      </w:r>
      <w:r>
        <w:rPr>
          <w:shd w:val="clear" w:color="auto" w:fill="FFFFFF"/>
          <w:lang/>
        </w:rPr>
        <w:t>Департаменту</w:t>
      </w:r>
      <w:r w:rsidRPr="001A0A10">
        <w:rPr>
          <w:shd w:val="clear" w:color="auto" w:fill="FFFFFF"/>
          <w:lang/>
        </w:rPr>
        <w:t xml:space="preserve"> безпосередньо підпорядкований</w:t>
      </w:r>
      <w:r>
        <w:rPr>
          <w:lang/>
        </w:rPr>
        <w:t xml:space="preserve">заступнику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r>
        <w:rPr>
          <w:lang/>
        </w:rPr>
        <w:t>.</w:t>
      </w:r>
    </w:p>
    <w:p w:rsidR="004609F6" w:rsidRPr="001A0A10" w:rsidRDefault="004609F6" w:rsidP="008308DA">
      <w:pPr>
        <w:pStyle w:val="Heading2"/>
        <w:shd w:val="clear" w:color="auto" w:fill="FFFFFF"/>
        <w:spacing w:before="300" w:after="300"/>
      </w:pPr>
      <w:r>
        <w:rPr>
          <w:lang/>
        </w:rPr>
        <w:t>ДиректорДепартаменту</w:t>
      </w:r>
      <w:r w:rsidRPr="001A0A10">
        <w:rPr>
          <w:lang/>
        </w:rPr>
        <w:t xml:space="preserve"> має заступника, якого призначає на посаду та звільняє з посади міський голова за поданням </w:t>
      </w:r>
      <w:r>
        <w:rPr>
          <w:lang/>
        </w:rPr>
        <w:t xml:space="preserve">заступника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r w:rsidRPr="001A0A10">
        <w:rPr>
          <w:lang/>
        </w:rPr>
        <w:t xml:space="preserve"> у порядку, визначеному чинним законодавством. </w:t>
      </w:r>
    </w:p>
    <w:p w:rsidR="004609F6" w:rsidRPr="001A0A10" w:rsidRDefault="004609F6" w:rsidP="008308DA">
      <w:pPr>
        <w:pStyle w:val="Heading2"/>
        <w:shd w:val="clear" w:color="auto" w:fill="FFFFFF"/>
        <w:spacing w:before="300" w:after="300"/>
      </w:pPr>
      <w:bookmarkStart w:id="2" w:name="_Ref62929962"/>
      <w:r w:rsidRPr="001A0A10">
        <w:rPr>
          <w:lang/>
        </w:rPr>
        <w:t xml:space="preserve">Начальник відділу ЦНАП за посадою є заступником </w:t>
      </w:r>
      <w:r>
        <w:rPr>
          <w:lang/>
        </w:rPr>
        <w:t>директораДепартаменту</w:t>
      </w:r>
      <w:r w:rsidRPr="001A0A10">
        <w:rPr>
          <w:lang/>
        </w:rPr>
        <w:t xml:space="preserve">. Заступник </w:t>
      </w:r>
      <w:r>
        <w:rPr>
          <w:lang/>
        </w:rPr>
        <w:t>директораДепартаменту</w:t>
      </w:r>
      <w:r w:rsidRPr="001A0A10">
        <w:rPr>
          <w:lang/>
        </w:rPr>
        <w:t xml:space="preserve"> виконує функції та здійснює повноваження відповідно до розподілу обов’язків, визначених </w:t>
      </w:r>
      <w:r>
        <w:rPr>
          <w:lang/>
        </w:rPr>
        <w:t>директоромДепартаменту</w:t>
      </w:r>
      <w:r w:rsidRPr="001A0A10">
        <w:rPr>
          <w:lang/>
        </w:rPr>
        <w:t>.</w:t>
      </w:r>
      <w:bookmarkEnd w:id="2"/>
    </w:p>
    <w:p w:rsidR="004609F6" w:rsidRPr="001A0A10" w:rsidRDefault="004609F6" w:rsidP="008308DA">
      <w:pPr>
        <w:pStyle w:val="Heading2"/>
      </w:pPr>
      <w:bookmarkStart w:id="3" w:name="_Ref62929932"/>
      <w:r w:rsidRPr="001A0A10">
        <w:t xml:space="preserve">Інших працівників </w:t>
      </w:r>
      <w:r>
        <w:t>Департаменту</w:t>
      </w:r>
      <w:r w:rsidRPr="001A0A10">
        <w:t xml:space="preserve"> за наказом призначає на посади та звільняє з посад </w:t>
      </w:r>
      <w:r>
        <w:rPr>
          <w:lang/>
        </w:rPr>
        <w:t>директор</w:t>
      </w:r>
      <w:r>
        <w:t>Департаменту</w:t>
      </w:r>
      <w:r w:rsidRPr="001A0A10">
        <w:t xml:space="preserve"> у порядку, визначеному чинним законодавством.</w:t>
      </w:r>
      <w:bookmarkEnd w:id="3"/>
    </w:p>
    <w:p w:rsidR="004609F6" w:rsidRPr="001A0A10" w:rsidRDefault="004609F6" w:rsidP="008308DA">
      <w:pPr>
        <w:pStyle w:val="Heading2"/>
      </w:pPr>
      <w:r w:rsidRPr="001A0A10">
        <w:t xml:space="preserve">У своїй діяльності </w:t>
      </w:r>
      <w:r>
        <w:t>Департамент</w:t>
      </w:r>
      <w:r w:rsidRPr="001A0A10">
        <w:t xml:space="preserve"> керується Конституцією України, законами України, </w:t>
      </w:r>
      <w:r w:rsidRPr="001A0A10">
        <w:rPr>
          <w:shd w:val="clear" w:color="auto" w:fill="FFFFFF"/>
        </w:rPr>
        <w:t xml:space="preserve">актами Президента України, Кабінету Міністрів України, рішеннями міської ради, рішеннями виконавчого комітету, розпорядженнями міського голови, цим Положенням, іншими нормативно-правовими актами, </w:t>
      </w:r>
      <w:r w:rsidRPr="001A0A10">
        <w:t>стандартом ISO 9001:2015.</w:t>
      </w:r>
    </w:p>
    <w:p w:rsidR="004609F6" w:rsidRPr="001A0A10" w:rsidRDefault="004609F6" w:rsidP="008308DA">
      <w:pPr>
        <w:pStyle w:val="Heading2"/>
      </w:pPr>
      <w:r w:rsidRPr="001A0A10">
        <w:t xml:space="preserve">Вараська міська рада та її виконавчий комітетвідповідно до чинного законодавства України забезпечує умови для роботи та підвищення кваліфікації працівників </w:t>
      </w:r>
      <w:r>
        <w:t>Департамент</w:t>
      </w:r>
      <w:r>
        <w:rPr>
          <w:lang/>
        </w:rPr>
        <w:t>у</w:t>
      </w:r>
      <w:r w:rsidRPr="001A0A10">
        <w:t>.</w:t>
      </w:r>
    </w:p>
    <w:p w:rsidR="004609F6" w:rsidRPr="001A0A10" w:rsidRDefault="004609F6" w:rsidP="008308DA">
      <w:pPr>
        <w:pStyle w:val="Heading2"/>
      </w:pPr>
      <w:r w:rsidRPr="001A0A10">
        <w:rPr>
          <w:lang/>
        </w:rPr>
        <w:t xml:space="preserve">Дане Положення повинні знати та виконувати в повному обсязі працівники </w:t>
      </w:r>
      <w:r>
        <w:rPr>
          <w:lang/>
        </w:rPr>
        <w:t>Департаменту</w:t>
      </w:r>
      <w:r w:rsidRPr="001A0A10">
        <w:rPr>
          <w:lang/>
        </w:rPr>
        <w:t xml:space="preserve">. </w:t>
      </w:r>
    </w:p>
    <w:p w:rsidR="004609F6" w:rsidRPr="001A0A10" w:rsidRDefault="004609F6" w:rsidP="008308DA">
      <w:pPr>
        <w:pStyle w:val="Heading2"/>
      </w:pPr>
      <w:r w:rsidRPr="001A0A10">
        <w:rPr>
          <w:lang/>
        </w:rPr>
        <w:t xml:space="preserve">Повне найменування </w:t>
      </w:r>
      <w:r>
        <w:rPr>
          <w:lang/>
        </w:rPr>
        <w:t>Департаменту</w:t>
      </w:r>
      <w:r w:rsidRPr="001A0A10">
        <w:rPr>
          <w:lang/>
        </w:rPr>
        <w:t xml:space="preserve">: </w:t>
      </w:r>
      <w:r>
        <w:rPr>
          <w:lang/>
        </w:rPr>
        <w:t>департамент</w:t>
      </w:r>
      <w:r w:rsidRPr="001A0A10">
        <w:rPr>
          <w:lang/>
        </w:rPr>
        <w:t xml:space="preserve"> соціального захисту та гідності Вараської міської ради Рівненської області.</w:t>
      </w:r>
    </w:p>
    <w:p w:rsidR="004609F6" w:rsidRPr="001A0A10" w:rsidRDefault="004609F6" w:rsidP="008308DA">
      <w:pPr>
        <w:pStyle w:val="Heading2"/>
      </w:pPr>
      <w:r w:rsidRPr="001A0A10">
        <w:rPr>
          <w:lang/>
        </w:rPr>
        <w:t>Код підрозділу – 7100.</w:t>
      </w:r>
    </w:p>
    <w:p w:rsidR="004609F6" w:rsidRPr="001A0A10" w:rsidRDefault="004609F6" w:rsidP="008308DA">
      <w:pPr>
        <w:pStyle w:val="Heading2"/>
      </w:pPr>
      <w:r w:rsidRPr="001A0A10">
        <w:rPr>
          <w:lang/>
        </w:rPr>
        <w:t xml:space="preserve">Місцезнаходження </w:t>
      </w:r>
      <w:r>
        <w:rPr>
          <w:lang/>
        </w:rPr>
        <w:t>Департаменту</w:t>
      </w:r>
      <w:r w:rsidRPr="001A0A10">
        <w:rPr>
          <w:lang/>
        </w:rPr>
        <w:t>: 34400, Рівненська область, м. Вараш, майдан Незалежності, буд. 1.</w:t>
      </w:r>
    </w:p>
    <w:p w:rsidR="004609F6" w:rsidRPr="001A0A10" w:rsidRDefault="004609F6" w:rsidP="008308DA">
      <w:pPr>
        <w:pStyle w:val="Heading1"/>
        <w:ind w:left="567" w:hanging="567"/>
        <w:rPr>
          <w:sz w:val="28"/>
        </w:rPr>
      </w:pPr>
      <w:bookmarkStart w:id="4" w:name="_Toc63434040"/>
      <w:r w:rsidRPr="001A0A10">
        <w:rPr>
          <w:sz w:val="28"/>
          <w:lang/>
        </w:rPr>
        <w:t xml:space="preserve">Завдання </w:t>
      </w:r>
      <w:r>
        <w:rPr>
          <w:sz w:val="28"/>
          <w:lang/>
        </w:rPr>
        <w:t>Департамент</w:t>
      </w:r>
      <w:bookmarkEnd w:id="4"/>
      <w:r>
        <w:rPr>
          <w:sz w:val="28"/>
          <w:lang/>
        </w:rPr>
        <w:t>У</w:t>
      </w:r>
    </w:p>
    <w:p w:rsidR="004609F6" w:rsidRPr="001A0A10" w:rsidRDefault="004609F6" w:rsidP="008308DA">
      <w:pPr>
        <w:pStyle w:val="Heading2"/>
      </w:pPr>
      <w:r w:rsidRPr="001A0A10">
        <w:rPr>
          <w:lang/>
        </w:rPr>
        <w:t xml:space="preserve">Розвиток у Вараській міській територіальній громаді системи надання соціальних послуг на основі міжнародних принципів відкритості, конкурентності, ефективності із урахуванням індивідуальних потреб окремої категорії громадян. </w:t>
      </w:r>
    </w:p>
    <w:p w:rsidR="004609F6" w:rsidRPr="001A0A10" w:rsidRDefault="004609F6" w:rsidP="008308DA">
      <w:pPr>
        <w:pStyle w:val="Heading2"/>
        <w:rPr>
          <w:color w:val="000000"/>
        </w:rPr>
      </w:pPr>
      <w:r w:rsidRPr="001A0A10">
        <w:rPr>
          <w:color w:val="000000"/>
          <w:lang/>
        </w:rPr>
        <w:t>Забезпечення реалізації державної політики у сфері соціально-трудових відносин, оплати і належних умов праці, зайнятості населення, у тому числі соціальної та професійної адаптації військовослужбовців, звільнених у запас або відставку, та тих, які підлягають звільненню із Збройних Сил України та інших військових формувань.</w:t>
      </w:r>
    </w:p>
    <w:p w:rsidR="004609F6" w:rsidRPr="001A0A10" w:rsidRDefault="004609F6" w:rsidP="008308DA">
      <w:pPr>
        <w:pStyle w:val="Heading2"/>
      </w:pPr>
      <w:r w:rsidRPr="001A0A10">
        <w:rPr>
          <w:lang/>
        </w:rPr>
        <w:t>Забезпечення реалізації державної політики у сфері соціальної підтримки та надання соціальних послуг вразливим верствам населення, зокрема особам похилого віку, з інвалідністю, ветеранам війни (в тому числі учасникам антитерористичної операції, операції об’єднаних сил), особам, на яких поширюється чинність законів України «Про статус ветеранів війни, гарантії їх соціального захисту» та «Про жертви нацистських переслідувань», громадянам, які постраждали внаслідок Чорнобильської катастрофи, сім’ям з дітьми, багатодітним, молодим сім’ям, сім’ям та особам, які перебувають у складних життєвих обставинах, малозабезпеченим, внутрішньо переміщеним особам, іншим категоріям осіб, які згідно із законодавством України мають право на пільги та отримання житлових субсидій.</w:t>
      </w:r>
    </w:p>
    <w:p w:rsidR="004609F6" w:rsidRPr="001A0A10" w:rsidRDefault="004609F6" w:rsidP="008308DA">
      <w:pPr>
        <w:pStyle w:val="Heading2"/>
      </w:pPr>
      <w:r w:rsidRPr="001A0A10">
        <w:rPr>
          <w:lang/>
        </w:rPr>
        <w:t>Виконання програм і заходів у сфері соціального захисту населення, спрямованих на покращення становища сімей, забезпечення оздоровлення та відпочинку дітей; забезпечення рівних прав і можливостей для участі жінок і чоловіків у політичному, економічному та культурному житті, протидії дискримінації за ознакою статі та торгівлі людьми.</w:t>
      </w:r>
    </w:p>
    <w:p w:rsidR="004609F6" w:rsidRPr="001A0A10" w:rsidRDefault="004609F6" w:rsidP="008308DA">
      <w:pPr>
        <w:pStyle w:val="Heading2"/>
      </w:pPr>
      <w:r w:rsidRPr="001A0A10">
        <w:rPr>
          <w:lang/>
        </w:rPr>
        <w:t>Організація на території Вараської міської громади надання соціальних послуг (соціальне обслуговування), проведення соціальної роботи, у тому числі соціального супроводу сімей / осіб, шляхом визначення потреб населення у соціальних послугах, розвитку відповідних закладів, установ, служб і залучення недержавних організацій, які надають соціальні послуги.</w:t>
      </w:r>
    </w:p>
    <w:p w:rsidR="004609F6" w:rsidRDefault="004609F6" w:rsidP="008308DA">
      <w:pPr>
        <w:pStyle w:val="Heading2"/>
      </w:pPr>
      <w:r w:rsidRPr="001A0A10">
        <w:rPr>
          <w:rStyle w:val="Heading2Char"/>
          <w:lang/>
        </w:rPr>
        <w:t xml:space="preserve">Здійснення </w:t>
      </w:r>
      <w:r w:rsidRPr="001A0A10">
        <w:rPr>
          <w:lang/>
        </w:rPr>
        <w:t>нагляду за дотриманням вимог законодавства щодо призначення (перерахунку) та виплати пенсій органами Пенсійного фонду України, надання практичної, консультаційно-правової та організаційно-методичної допомоги.</w:t>
      </w:r>
    </w:p>
    <w:p w:rsidR="004609F6" w:rsidRPr="00E90203" w:rsidRDefault="004609F6" w:rsidP="00746EF6">
      <w:pPr>
        <w:pStyle w:val="Heading2"/>
      </w:pPr>
      <w:r w:rsidRPr="00746EF6">
        <w:rPr>
          <w:rStyle w:val="Heading2Char"/>
          <w:lang/>
        </w:rPr>
        <w:t>Забезпечення</w:t>
      </w:r>
      <w:r>
        <w:rPr>
          <w:lang/>
        </w:rPr>
        <w:t xml:space="preserve"> виконання покладених на органи місцевого самоврядування повноважень щодо державної реєстрації речових прав на нерухоме майно та їх обтяжень; юридичних осіб, фізичних осіб-підприємців; реєстрація / зняття з реєстрації / перебування місця проживання осіб; видача довідок про склад сім’ї та місце реєстрації / зняття з реєстрації громадян.</w:t>
      </w:r>
    </w:p>
    <w:p w:rsidR="004609F6" w:rsidRPr="001A0A10" w:rsidRDefault="004609F6" w:rsidP="008308DA">
      <w:pPr>
        <w:pStyle w:val="Heading1"/>
        <w:rPr>
          <w:sz w:val="28"/>
        </w:rPr>
      </w:pPr>
      <w:bookmarkStart w:id="5" w:name="_Toc63434041"/>
      <w:r w:rsidRPr="001A0A10">
        <w:rPr>
          <w:sz w:val="28"/>
          <w:lang/>
        </w:rPr>
        <w:t xml:space="preserve">Структура та організація роботи </w:t>
      </w:r>
      <w:r>
        <w:rPr>
          <w:sz w:val="28"/>
          <w:lang/>
        </w:rPr>
        <w:t>Департамент</w:t>
      </w:r>
      <w:bookmarkEnd w:id="5"/>
      <w:r>
        <w:rPr>
          <w:sz w:val="28"/>
          <w:lang/>
        </w:rPr>
        <w:t>У</w:t>
      </w:r>
    </w:p>
    <w:p w:rsidR="004609F6" w:rsidRPr="001A0A10" w:rsidRDefault="004609F6" w:rsidP="008308DA">
      <w:pPr>
        <w:pStyle w:val="Heading2"/>
      </w:pPr>
      <w:r w:rsidRPr="001A0A10">
        <w:rPr>
          <w:lang/>
        </w:rPr>
        <w:t xml:space="preserve">Схема організаційної структури та кількісний склад </w:t>
      </w:r>
      <w:r>
        <w:rPr>
          <w:lang/>
        </w:rPr>
        <w:t>Департаменту</w:t>
      </w:r>
      <w:r w:rsidRPr="001A0A10">
        <w:rPr>
          <w:lang/>
        </w:rPr>
        <w:t xml:space="preserve"> приведена в Додатку.</w:t>
      </w:r>
    </w:p>
    <w:p w:rsidR="004609F6" w:rsidRPr="001A0A10" w:rsidRDefault="004609F6" w:rsidP="008308DA">
      <w:pPr>
        <w:pStyle w:val="Heading2"/>
      </w:pPr>
      <w:r w:rsidRPr="001A0A10">
        <w:rPr>
          <w:lang/>
        </w:rPr>
        <w:t xml:space="preserve">Керівництво </w:t>
      </w:r>
      <w:r>
        <w:rPr>
          <w:lang/>
        </w:rPr>
        <w:t>Департаментом</w:t>
      </w:r>
      <w:r w:rsidRPr="001A0A10">
        <w:rPr>
          <w:lang/>
        </w:rPr>
        <w:t xml:space="preserve"> здійснює </w:t>
      </w:r>
      <w:r>
        <w:rPr>
          <w:lang/>
        </w:rPr>
        <w:t>директорДепартаменту</w:t>
      </w:r>
      <w:r w:rsidRPr="001A0A10">
        <w:rPr>
          <w:lang/>
        </w:rPr>
        <w:t xml:space="preserve"> на основі принципу єдиноначальності. </w:t>
      </w:r>
      <w:r>
        <w:rPr>
          <w:lang/>
        </w:rPr>
        <w:t>ДиректорДепартаменту</w:t>
      </w:r>
      <w:r w:rsidRPr="001A0A10">
        <w:rPr>
          <w:lang/>
        </w:rPr>
        <w:t xml:space="preserve"> знаходиться в безпосередньому підпорядкуванні </w:t>
      </w:r>
      <w:r>
        <w:rPr>
          <w:lang/>
        </w:rPr>
        <w:t xml:space="preserve">заступника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p>
    <w:p w:rsidR="004609F6" w:rsidRPr="001A0A10" w:rsidRDefault="004609F6" w:rsidP="008308DA">
      <w:pPr>
        <w:pStyle w:val="Heading2"/>
      </w:pPr>
      <w:r w:rsidRPr="001A0A10">
        <w:rPr>
          <w:lang/>
        </w:rPr>
        <w:t xml:space="preserve">До складу </w:t>
      </w:r>
      <w:r>
        <w:rPr>
          <w:lang/>
        </w:rPr>
        <w:t>Департаменту</w:t>
      </w:r>
      <w:r w:rsidRPr="001A0A10">
        <w:rPr>
          <w:lang/>
        </w:rPr>
        <w:t xml:space="preserve"> входять такі структурні підрозділи (далі – Відділи):</w:t>
      </w:r>
    </w:p>
    <w:p w:rsidR="004609F6" w:rsidRPr="004F2756" w:rsidRDefault="004609F6" w:rsidP="00746EF6">
      <w:pPr>
        <w:pStyle w:val="Heading3"/>
      </w:pPr>
      <w:r w:rsidRPr="004F2756">
        <w:t xml:space="preserve">Відділ ЦНАП (код підрозділу – 7110), який поділений на сектори: </w:t>
      </w:r>
    </w:p>
    <w:p w:rsidR="004609F6" w:rsidRPr="001A0A10" w:rsidRDefault="004609F6" w:rsidP="004F2756">
      <w:pPr>
        <w:pStyle w:val="Heading4"/>
      </w:pPr>
      <w:r w:rsidRPr="001A0A10">
        <w:t>сектор «Юридичний»;</w:t>
      </w:r>
    </w:p>
    <w:p w:rsidR="004609F6" w:rsidRPr="001A0A10" w:rsidRDefault="004609F6" w:rsidP="004F2756">
      <w:pPr>
        <w:pStyle w:val="Heading4"/>
      </w:pPr>
      <w:r w:rsidRPr="001A0A10">
        <w:t>сектор «Реєстрація»;</w:t>
      </w:r>
    </w:p>
    <w:p w:rsidR="004609F6" w:rsidRPr="001A0A10" w:rsidRDefault="004609F6" w:rsidP="004F2756">
      <w:pPr>
        <w:pStyle w:val="Heading4"/>
      </w:pPr>
      <w:r w:rsidRPr="001A0A10">
        <w:t>сектор «Материнства-дитинства»;</w:t>
      </w:r>
    </w:p>
    <w:p w:rsidR="004609F6" w:rsidRPr="001A0A10" w:rsidRDefault="004609F6" w:rsidP="004F2756">
      <w:pPr>
        <w:pStyle w:val="Heading4"/>
      </w:pPr>
      <w:r w:rsidRPr="001A0A10">
        <w:t>сектор «Адміністративні послуги в галузі житлової субсидії</w:t>
      </w:r>
      <w:r>
        <w:t>та пільги</w:t>
      </w:r>
      <w:r w:rsidRPr="001A0A10">
        <w:t>»;</w:t>
      </w:r>
    </w:p>
    <w:p w:rsidR="004609F6" w:rsidRPr="001A0A10" w:rsidRDefault="004609F6" w:rsidP="004F2756">
      <w:pPr>
        <w:pStyle w:val="Heading4"/>
      </w:pPr>
      <w:r w:rsidRPr="001A0A10">
        <w:t xml:space="preserve">сектор з обслуговування </w:t>
      </w:r>
      <w:r>
        <w:rPr>
          <w:lang/>
        </w:rPr>
        <w:t xml:space="preserve">осіб з </w:t>
      </w:r>
      <w:r w:rsidRPr="001A0A10">
        <w:t>інвалід</w:t>
      </w:r>
      <w:r>
        <w:rPr>
          <w:lang/>
        </w:rPr>
        <w:t>ністю</w:t>
      </w:r>
      <w:r w:rsidRPr="001A0A10">
        <w:t xml:space="preserve">, ветеранів війни та праці, учасників АТО/ООС, громадян, що постраждали внаслідок аварії на </w:t>
      </w:r>
      <w:r>
        <w:t>ЧАЕС</w:t>
      </w:r>
      <w:r w:rsidRPr="001A0A10">
        <w:t>;</w:t>
      </w:r>
    </w:p>
    <w:p w:rsidR="004609F6" w:rsidRPr="001A0A10" w:rsidRDefault="004609F6" w:rsidP="004F2756">
      <w:pPr>
        <w:pStyle w:val="Heading4"/>
      </w:pPr>
      <w:r w:rsidRPr="001A0A10">
        <w:t>сектор «Адміністратор».</w:t>
      </w:r>
    </w:p>
    <w:p w:rsidR="004609F6" w:rsidRPr="004F2756" w:rsidRDefault="004609F6" w:rsidP="00746EF6">
      <w:pPr>
        <w:pStyle w:val="Heading3"/>
      </w:pPr>
      <w:r w:rsidRPr="004F2756">
        <w:t>Відділ фінансових операцій та виплат (код підрозділу – 7120).</w:t>
      </w:r>
    </w:p>
    <w:p w:rsidR="004609F6" w:rsidRPr="004F2756" w:rsidRDefault="004609F6" w:rsidP="00746EF6">
      <w:pPr>
        <w:pStyle w:val="Heading3"/>
      </w:pPr>
      <w:r w:rsidRPr="004F2756">
        <w:t>Відділ пільг та компенсацій (код підрозділу – 7130), який поділений на сектори:</w:t>
      </w:r>
    </w:p>
    <w:p w:rsidR="004609F6" w:rsidRPr="001A0A10" w:rsidRDefault="004609F6" w:rsidP="004F2756">
      <w:pPr>
        <w:pStyle w:val="Heading4"/>
      </w:pPr>
      <w:r w:rsidRPr="001A0A10">
        <w:t xml:space="preserve">сектор з призначення пільг та компенсацій; </w:t>
      </w:r>
    </w:p>
    <w:p w:rsidR="004609F6" w:rsidRDefault="004609F6" w:rsidP="004F2756">
      <w:pPr>
        <w:pStyle w:val="Heading4"/>
      </w:pPr>
      <w:r w:rsidRPr="001A0A10">
        <w:t>сектор персоніфікованого обліку осіб, які мають право на пільги.</w:t>
      </w:r>
    </w:p>
    <w:p w:rsidR="004609F6" w:rsidRPr="001A0A10" w:rsidRDefault="004609F6" w:rsidP="004F2756">
      <w:pPr>
        <w:pStyle w:val="Heading4"/>
      </w:pPr>
      <w:r w:rsidRPr="001A0A10">
        <w:t>сектор виплат соціальних пільг та компенсацій.</w:t>
      </w:r>
    </w:p>
    <w:p w:rsidR="004609F6" w:rsidRPr="004F2756" w:rsidRDefault="004609F6" w:rsidP="00746EF6">
      <w:pPr>
        <w:pStyle w:val="Heading3"/>
      </w:pPr>
      <w:r w:rsidRPr="004F2756">
        <w:t xml:space="preserve">Відділ праці та соціально-трудових відносин (код підрозділу – 7140). </w:t>
      </w:r>
    </w:p>
    <w:p w:rsidR="004609F6" w:rsidRPr="004F2756" w:rsidRDefault="004609F6" w:rsidP="00746EF6">
      <w:pPr>
        <w:pStyle w:val="Heading3"/>
      </w:pPr>
      <w:r w:rsidRPr="004F2756">
        <w:t>Центр соціальних служб (код підрозділу – 7150).</w:t>
      </w:r>
    </w:p>
    <w:p w:rsidR="004609F6" w:rsidRPr="004F2756" w:rsidRDefault="004609F6" w:rsidP="00746EF6">
      <w:pPr>
        <w:pStyle w:val="Heading3"/>
      </w:pPr>
      <w:r w:rsidRPr="004F2756">
        <w:t>Відділ охорони здоров’я (код підрозділу – 7160).</w:t>
      </w:r>
    </w:p>
    <w:p w:rsidR="004609F6" w:rsidRPr="001A0A10" w:rsidRDefault="004609F6" w:rsidP="008308DA">
      <w:pPr>
        <w:pStyle w:val="Heading2"/>
      </w:pPr>
      <w:r w:rsidRPr="001A0A10">
        <w:rPr>
          <w:lang/>
        </w:rPr>
        <w:t xml:space="preserve">Структурні підрозділи </w:t>
      </w:r>
      <w:r>
        <w:rPr>
          <w:lang/>
        </w:rPr>
        <w:t>Департаменту</w:t>
      </w:r>
      <w:r w:rsidRPr="001A0A10">
        <w:rPr>
          <w:lang/>
        </w:rPr>
        <w:t xml:space="preserve"> очолюють начальники Відділів, яких призначає та звільняє з посади </w:t>
      </w:r>
      <w:r>
        <w:rPr>
          <w:lang/>
        </w:rPr>
        <w:t>директорДепартаменту</w:t>
      </w:r>
      <w:r w:rsidRPr="001A0A10">
        <w:rPr>
          <w:lang/>
        </w:rPr>
        <w:t>, в порядку визначеним чинним законодавством України.</w:t>
      </w:r>
    </w:p>
    <w:p w:rsidR="004609F6" w:rsidRPr="001A0A10" w:rsidRDefault="004609F6" w:rsidP="008308DA">
      <w:pPr>
        <w:pStyle w:val="Heading2"/>
      </w:pPr>
      <w:r>
        <w:rPr>
          <w:lang/>
        </w:rPr>
        <w:t>Директор Департаменту</w:t>
      </w:r>
      <w:r w:rsidRPr="001A0A10">
        <w:rPr>
          <w:lang/>
        </w:rPr>
        <w:t xml:space="preserve"> має заступника (п.</w:t>
      </w:r>
      <w:r w:rsidRPr="001A0A10">
        <w:rPr>
          <w:lang/>
        </w:rPr>
        <w:fldChar w:fldCharType="begin"/>
      </w:r>
      <w:r w:rsidRPr="001A0A10">
        <w:rPr>
          <w:lang/>
        </w:rPr>
        <w:instrText xml:space="preserve"> REF _Ref62929962 \r \h </w:instrText>
      </w:r>
      <w:r w:rsidRPr="001A0A10">
        <w:rPr>
          <w:lang/>
        </w:rPr>
        <w:fldChar w:fldCharType="separate"/>
      </w:r>
      <w:r>
        <w:rPr>
          <w:lang/>
        </w:rPr>
        <w:t>1.11</w:t>
      </w:r>
      <w:r w:rsidRPr="001A0A10">
        <w:rPr>
          <w:lang/>
        </w:rPr>
        <w:fldChar w:fldCharType="end"/>
      </w:r>
      <w:r w:rsidRPr="001A0A10">
        <w:rPr>
          <w:lang/>
        </w:rPr>
        <w:t>)</w:t>
      </w:r>
      <w:bookmarkStart w:id="6" w:name="_Toc61255090"/>
      <w:r w:rsidRPr="001A0A10">
        <w:rPr>
          <w:lang/>
        </w:rPr>
        <w:t>.</w:t>
      </w:r>
    </w:p>
    <w:p w:rsidR="004609F6" w:rsidRPr="001A0A10" w:rsidRDefault="004609F6" w:rsidP="008308DA">
      <w:pPr>
        <w:pStyle w:val="Heading2"/>
      </w:pPr>
      <w:r w:rsidRPr="001A0A10">
        <w:rPr>
          <w:lang/>
        </w:rPr>
        <w:t xml:space="preserve">У випадку відсутності </w:t>
      </w:r>
      <w:r>
        <w:rPr>
          <w:lang/>
        </w:rPr>
        <w:t>директораДепартаменту</w:t>
      </w:r>
      <w:r w:rsidRPr="001A0A10">
        <w:rPr>
          <w:lang/>
        </w:rPr>
        <w:t xml:space="preserve"> (хвороба, відпустка, відрядження тощо) його обов’язки виконує заступник </w:t>
      </w:r>
      <w:r>
        <w:rPr>
          <w:lang/>
        </w:rPr>
        <w:t xml:space="preserve">директораДепартаменту– </w:t>
      </w:r>
      <w:r w:rsidRPr="001A0A10">
        <w:rPr>
          <w:lang/>
        </w:rPr>
        <w:t xml:space="preserve"> начальник відділу ЦНАП</w:t>
      </w:r>
      <w:bookmarkEnd w:id="6"/>
      <w:r w:rsidRPr="001A0A10">
        <w:rPr>
          <w:lang/>
        </w:rPr>
        <w:t>.</w:t>
      </w:r>
    </w:p>
    <w:p w:rsidR="004609F6" w:rsidRPr="001A0A10" w:rsidRDefault="004609F6" w:rsidP="008308DA">
      <w:pPr>
        <w:pStyle w:val="Heading2"/>
      </w:pPr>
      <w:r>
        <w:rPr>
          <w:lang/>
        </w:rPr>
        <w:t>ДиректорДепартаменту</w:t>
      </w:r>
      <w:r w:rsidRPr="001A0A10">
        <w:rPr>
          <w:lang/>
        </w:rPr>
        <w:t>:</w:t>
      </w:r>
    </w:p>
    <w:p w:rsidR="004609F6" w:rsidRPr="001A0A10" w:rsidRDefault="004609F6" w:rsidP="00746EF6">
      <w:pPr>
        <w:pStyle w:val="Heading3"/>
      </w:pPr>
      <w:r w:rsidRPr="001A0A10">
        <w:t xml:space="preserve">Здійснює керівництво діяльністю </w:t>
      </w:r>
      <w:r>
        <w:t>Департаменту</w:t>
      </w:r>
      <w:r w:rsidRPr="001A0A10">
        <w:t>, несе персональну відповідальність перед міською радою, міським головою,</w:t>
      </w:r>
      <w:r>
        <w:t xml:space="preserve"> виконавчим комітетом, заступником міського голови </w:t>
      </w:r>
      <w:r>
        <w:rPr>
          <w:rFonts w:ascii="PT Sans" w:hAnsi="PT Sans"/>
        </w:rPr>
        <w:t>з питань діяльності виконавчих органів ради відповідно до розподілу функціональних обов'язків</w:t>
      </w:r>
      <w:r w:rsidRPr="001A0A10">
        <w:t xml:space="preserve">за виконання покладених на </w:t>
      </w:r>
      <w:r>
        <w:t>Департамент</w:t>
      </w:r>
      <w:r w:rsidRPr="001A0A10">
        <w:t xml:space="preserve"> завдань.</w:t>
      </w:r>
    </w:p>
    <w:p w:rsidR="004609F6" w:rsidRPr="001A0A10" w:rsidRDefault="004609F6" w:rsidP="00746EF6">
      <w:pPr>
        <w:pStyle w:val="Heading3"/>
      </w:pPr>
      <w:r w:rsidRPr="001A0A10">
        <w:t>Видає накази організаційно-розпорядчого характеру, організовує перевірку їх виконання.</w:t>
      </w:r>
    </w:p>
    <w:p w:rsidR="004609F6" w:rsidRPr="001A0A10" w:rsidRDefault="004609F6" w:rsidP="00746EF6">
      <w:pPr>
        <w:pStyle w:val="Heading3"/>
      </w:pPr>
      <w:r w:rsidRPr="001A0A10">
        <w:t xml:space="preserve">Організовує роботу та визначає міру відповідальності всіх працівників </w:t>
      </w:r>
      <w:r>
        <w:t>Департаменту</w:t>
      </w:r>
      <w:r w:rsidRPr="001A0A10">
        <w:t>.</w:t>
      </w:r>
    </w:p>
    <w:p w:rsidR="004609F6" w:rsidRPr="001A0A10" w:rsidRDefault="004609F6" w:rsidP="00746EF6">
      <w:pPr>
        <w:pStyle w:val="Heading3"/>
      </w:pPr>
      <w:r w:rsidRPr="001A0A10">
        <w:t xml:space="preserve">У процесі реалізації завдань та функцій </w:t>
      </w:r>
      <w:r>
        <w:t>Департаменту</w:t>
      </w:r>
      <w:r w:rsidRPr="001A0A10">
        <w:t xml:space="preserve"> забезпечує взаємодію </w:t>
      </w:r>
      <w:r>
        <w:t>Департаменту</w:t>
      </w:r>
      <w:r w:rsidRPr="001A0A10">
        <w:t xml:space="preserve"> з іншими виконавчими органами міської ради.</w:t>
      </w:r>
    </w:p>
    <w:p w:rsidR="004609F6" w:rsidRPr="001A0A10" w:rsidRDefault="004609F6" w:rsidP="00746EF6">
      <w:pPr>
        <w:pStyle w:val="Heading3"/>
      </w:pPr>
      <w:r w:rsidRPr="001A0A10">
        <w:t xml:space="preserve">Організовує виконання рішень міської ради та її виконавчого комітету, розпоряджень міського голови, </w:t>
      </w:r>
      <w:r>
        <w:t xml:space="preserve">вказівок заступника міського голови </w:t>
      </w:r>
      <w:r>
        <w:rPr>
          <w:rFonts w:ascii="PT Sans" w:hAnsi="PT Sans"/>
          <w:color w:val="000000"/>
        </w:rPr>
        <w:t>з питань діяльності виконавчих органів ради відповідно до розподілу функціональних обов'язків</w:t>
      </w:r>
      <w:r w:rsidRPr="001A0A10">
        <w:t xml:space="preserve"> в межах наданих повноважень.</w:t>
      </w:r>
    </w:p>
    <w:p w:rsidR="004609F6" w:rsidRPr="001A0A10" w:rsidRDefault="004609F6" w:rsidP="00746EF6">
      <w:pPr>
        <w:pStyle w:val="Heading3"/>
      </w:pPr>
      <w:r w:rsidRPr="001A0A10">
        <w:t xml:space="preserve">Призначає та звільняє з посад працівників </w:t>
      </w:r>
      <w:r>
        <w:t>Департаменту</w:t>
      </w:r>
      <w:r w:rsidRPr="001A0A10">
        <w:t xml:space="preserve"> (крім заступника </w:t>
      </w:r>
      <w:r>
        <w:t>директораДепартаменту</w:t>
      </w:r>
      <w:r w:rsidRPr="001A0A10">
        <w:t xml:space="preserve">), організовує та проводить конкурси на заміщення вакантних посад в </w:t>
      </w:r>
      <w:r>
        <w:t>Департаменті</w:t>
      </w:r>
      <w:r w:rsidRPr="001A0A10">
        <w:t xml:space="preserve">, встановлює надбавки і доплати, присвоює ранги, вирішує питання преміювання, службових відряджень, надання відпусток і матеріальних допомог (допомоги на оздоровлення при наданні щорічної відпустки та матеріальної допомоги при вирішенні соціально-побутових питань), службових відряджень працівників </w:t>
      </w:r>
      <w:r>
        <w:t>Департаменту</w:t>
      </w:r>
      <w:r w:rsidRPr="001A0A10">
        <w:t xml:space="preserve">, проведення їх оцінки, застосування заходів дисциплінарного впливу та дисциплінарних стягнень тощо. </w:t>
      </w:r>
    </w:p>
    <w:p w:rsidR="004609F6" w:rsidRPr="001A0A10" w:rsidRDefault="004609F6" w:rsidP="00746EF6">
      <w:pPr>
        <w:pStyle w:val="Heading3"/>
      </w:pPr>
      <w:r w:rsidRPr="001A0A10">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w:t>
      </w:r>
      <w:r>
        <w:t xml:space="preserve">, вказівокзаступника міського голови </w:t>
      </w:r>
      <w:r>
        <w:rPr>
          <w:rFonts w:ascii="PT Sans" w:hAnsi="PT Sans"/>
          <w:color w:val="000000"/>
        </w:rPr>
        <w:t>з питань діяльності виконавчих органів ради відповідно до розподілу функціональних обов'язків</w:t>
      </w:r>
      <w:r w:rsidRPr="001A0A10">
        <w:t>, цим Положенням.</w:t>
      </w:r>
    </w:p>
    <w:p w:rsidR="004609F6" w:rsidRPr="001A0A10" w:rsidRDefault="004609F6" w:rsidP="00746EF6">
      <w:pPr>
        <w:pStyle w:val="Heading3"/>
      </w:pPr>
      <w:r w:rsidRPr="001A0A10">
        <w:t xml:space="preserve">Проводить оцінку та аналіз діяльності </w:t>
      </w:r>
      <w:r>
        <w:t>Департаменту</w:t>
      </w:r>
      <w:r w:rsidRPr="001A0A10">
        <w:t>.</w:t>
      </w:r>
    </w:p>
    <w:p w:rsidR="004609F6" w:rsidRDefault="004609F6" w:rsidP="004F2756">
      <w:pPr>
        <w:pStyle w:val="Heading2"/>
      </w:pPr>
      <w:r w:rsidRPr="009670B3">
        <w:t>Посадов</w:t>
      </w:r>
      <w:r>
        <w:rPr>
          <w:lang/>
        </w:rPr>
        <w:t>а</w:t>
      </w:r>
      <w:r w:rsidRPr="009670B3">
        <w:t xml:space="preserve"> інструкці</w:t>
      </w:r>
      <w:r>
        <w:rPr>
          <w:lang/>
        </w:rPr>
        <w:t xml:space="preserve">я директора Департаменту </w:t>
      </w:r>
      <w:r w:rsidRPr="009670B3">
        <w:t>затверджу</w:t>
      </w:r>
      <w:r>
        <w:rPr>
          <w:lang/>
        </w:rPr>
        <w:t>є</w:t>
      </w:r>
      <w:r w:rsidRPr="009670B3">
        <w:t>ться міським головою.</w:t>
      </w:r>
    </w:p>
    <w:p w:rsidR="004609F6" w:rsidRPr="001A0A10" w:rsidRDefault="004609F6" w:rsidP="008308DA">
      <w:pPr>
        <w:pStyle w:val="Heading2"/>
      </w:pPr>
      <w:r w:rsidRPr="001A0A10">
        <w:rPr>
          <w:lang/>
        </w:rPr>
        <w:t xml:space="preserve">Кваліфікаційні вимоги та посадові (службові) обов’язки працівників </w:t>
      </w:r>
      <w:r>
        <w:rPr>
          <w:lang/>
        </w:rPr>
        <w:t>Департаменту</w:t>
      </w:r>
      <w:r w:rsidRPr="001A0A10">
        <w:rPr>
          <w:lang/>
        </w:rPr>
        <w:t xml:space="preserve"> визначаються посадовими інструкціями, що затверджуються директором </w:t>
      </w:r>
      <w:r>
        <w:rPr>
          <w:lang/>
        </w:rPr>
        <w:t>Департаменту</w:t>
      </w:r>
      <w:r w:rsidRPr="001A0A10">
        <w:rPr>
          <w:lang/>
        </w:rPr>
        <w:t>.</w:t>
      </w:r>
    </w:p>
    <w:p w:rsidR="004609F6" w:rsidRPr="001A0A10" w:rsidRDefault="004609F6" w:rsidP="008308DA">
      <w:pPr>
        <w:pStyle w:val="Heading1"/>
        <w:rPr>
          <w:sz w:val="28"/>
        </w:rPr>
      </w:pPr>
      <w:bookmarkStart w:id="7" w:name="_Toc63434042"/>
      <w:r w:rsidRPr="001A0A10">
        <w:rPr>
          <w:sz w:val="28"/>
          <w:lang/>
        </w:rPr>
        <w:t xml:space="preserve">Компетенція (функції) </w:t>
      </w:r>
      <w:r>
        <w:rPr>
          <w:sz w:val="28"/>
          <w:lang/>
        </w:rPr>
        <w:t>Департамент</w:t>
      </w:r>
      <w:bookmarkEnd w:id="7"/>
      <w:r>
        <w:rPr>
          <w:sz w:val="28"/>
          <w:lang/>
        </w:rPr>
        <w:t>у</w:t>
      </w:r>
    </w:p>
    <w:p w:rsidR="004609F6" w:rsidRPr="001A0A10" w:rsidRDefault="004609F6" w:rsidP="008308DA">
      <w:pPr>
        <w:pStyle w:val="Heading2"/>
        <w:rPr>
          <w:color w:val="000000"/>
        </w:rPr>
      </w:pPr>
      <w:r w:rsidRPr="001A0A10">
        <w:rPr>
          <w:color w:val="000000"/>
          <w:lang/>
        </w:rPr>
        <w:t xml:space="preserve">Організація виконання норм Конституції і законів України, </w:t>
      </w:r>
      <w:r w:rsidRPr="001A0A10">
        <w:rPr>
          <w:color w:val="000000"/>
          <w:shd w:val="clear" w:color="auto" w:fill="FFFFFF"/>
          <w:lang/>
        </w:rPr>
        <w:t>актів Президента України, Кабінету Міністрів України, рішення міської ради, рішення виконавчого комітету,</w:t>
      </w:r>
      <w:r>
        <w:rPr>
          <w:color w:val="000000"/>
          <w:shd w:val="clear" w:color="auto" w:fill="FFFFFF"/>
          <w:lang/>
        </w:rPr>
        <w:t xml:space="preserve"> розпорядження міського голови</w:t>
      </w:r>
      <w:r w:rsidRPr="001A0A10">
        <w:rPr>
          <w:color w:val="000000"/>
          <w:shd w:val="clear" w:color="auto" w:fill="FFFFFF"/>
          <w:lang/>
        </w:rPr>
        <w:t>, інших нормативно-правових актів</w:t>
      </w:r>
      <w:r w:rsidRPr="001A0A10">
        <w:rPr>
          <w:color w:val="000000"/>
          <w:lang/>
        </w:rPr>
        <w:t xml:space="preserve"> у сфері соціального захисту населення, забезпечення контролю за їх реалізацію.</w:t>
      </w:r>
    </w:p>
    <w:p w:rsidR="004609F6" w:rsidRPr="001A0A10" w:rsidRDefault="004609F6" w:rsidP="008308DA">
      <w:pPr>
        <w:pStyle w:val="Heading2"/>
      </w:pPr>
      <w:r w:rsidRPr="001A0A10">
        <w:rPr>
          <w:lang/>
        </w:rPr>
        <w:t>Реалізація політики, визначеної міським головою, міською ра</w:t>
      </w:r>
      <w:r>
        <w:rPr>
          <w:lang/>
        </w:rPr>
        <w:t xml:space="preserve">дою та її виконавчим комітетом </w:t>
      </w:r>
      <w:r w:rsidRPr="001A0A10">
        <w:rPr>
          <w:lang/>
        </w:rPr>
        <w:t>відповідно до компетенції, та реалізація прийнятих ними рішень.</w:t>
      </w:r>
    </w:p>
    <w:p w:rsidR="004609F6" w:rsidRPr="001A0A10" w:rsidRDefault="004609F6" w:rsidP="008308DA">
      <w:pPr>
        <w:pStyle w:val="Heading2"/>
      </w:pPr>
      <w:r w:rsidRPr="001A0A10">
        <w:rPr>
          <w:lang/>
        </w:rPr>
        <w:t>Здійснення у частині наданої компетенції делегованих органам місцевого самоврядування та їх виконавчим органам повноважень.</w:t>
      </w:r>
    </w:p>
    <w:p w:rsidR="004609F6" w:rsidRPr="001A0A10" w:rsidRDefault="004609F6" w:rsidP="008308DA">
      <w:pPr>
        <w:pStyle w:val="Heading2"/>
      </w:pPr>
      <w:r w:rsidRPr="001A0A10">
        <w:rPr>
          <w:lang/>
        </w:rPr>
        <w:t xml:space="preserve">Забезпечення організації проведення спільних нарад, семінарів, конференцій, засідань за круглим столом, ініційованих міським головою, </w:t>
      </w:r>
      <w:r>
        <w:rPr>
          <w:lang/>
        </w:rPr>
        <w:t xml:space="preserve">заступником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r w:rsidRPr="001A0A10">
        <w:rPr>
          <w:lang/>
        </w:rPr>
        <w:t>, з актуальних питань у сфері соціального захисту, з метою пошуку шляхів їх вирішення та підвищення ефективності.</w:t>
      </w:r>
    </w:p>
    <w:p w:rsidR="004609F6" w:rsidRPr="001A0A10" w:rsidRDefault="004609F6" w:rsidP="008308DA">
      <w:pPr>
        <w:pStyle w:val="Heading2"/>
      </w:pPr>
      <w:r w:rsidRPr="001A0A10">
        <w:rPr>
          <w:lang/>
        </w:rPr>
        <w:t xml:space="preserve">Забезпечення доступу до публічної інформації, розпорядником якої є </w:t>
      </w:r>
      <w:r>
        <w:rPr>
          <w:lang/>
        </w:rPr>
        <w:t>Департамент</w:t>
      </w:r>
      <w:r w:rsidRPr="001A0A10">
        <w:rPr>
          <w:lang/>
        </w:rPr>
        <w:t>.</w:t>
      </w:r>
    </w:p>
    <w:p w:rsidR="004609F6" w:rsidRPr="001A0A10" w:rsidRDefault="004609F6" w:rsidP="008308DA">
      <w:pPr>
        <w:pStyle w:val="Heading2"/>
      </w:pPr>
      <w:r w:rsidRPr="001A0A10">
        <w:rPr>
          <w:lang/>
        </w:rPr>
        <w:t>Сприяння депутатам під час здійснення їх депутатської діяльності.</w:t>
      </w:r>
    </w:p>
    <w:p w:rsidR="004609F6" w:rsidRPr="001A0A10" w:rsidRDefault="004609F6" w:rsidP="008308DA">
      <w:pPr>
        <w:pStyle w:val="Heading2"/>
      </w:pPr>
      <w:r w:rsidRPr="001A0A10">
        <w:rPr>
          <w:lang/>
        </w:rPr>
        <w:t>Підготовка і подання на розгляд міської ради, виконавчого комітету міської ради стратегії розвитку Вараської міської територіальної громади у профільній сфері, пропозицій для складання та реалізації місцевих програм.</w:t>
      </w:r>
    </w:p>
    <w:p w:rsidR="004609F6" w:rsidRPr="001A0A10" w:rsidRDefault="004609F6" w:rsidP="008308DA">
      <w:pPr>
        <w:pStyle w:val="Heading2"/>
      </w:pPr>
      <w:r w:rsidRPr="001A0A10">
        <w:rPr>
          <w:lang/>
        </w:rPr>
        <w:t>Підготовка проєктів рішень міської ради, рішень виконавчого комітету, розпоряджень міського голови, візування проєктів актів відповідно до компетенції.</w:t>
      </w:r>
    </w:p>
    <w:p w:rsidR="004609F6" w:rsidRPr="001A0A10" w:rsidRDefault="004609F6" w:rsidP="008308DA">
      <w:pPr>
        <w:pStyle w:val="Heading2"/>
      </w:pPr>
      <w:r w:rsidRPr="001A0A10">
        <w:rPr>
          <w:lang/>
        </w:rPr>
        <w:t xml:space="preserve">Виконання інших повноважень, покладених на </w:t>
      </w:r>
      <w:r>
        <w:rPr>
          <w:lang/>
        </w:rPr>
        <w:t>Департамент</w:t>
      </w:r>
      <w:r w:rsidRPr="001A0A10">
        <w:rPr>
          <w:lang/>
        </w:rPr>
        <w:t xml:space="preserve"> відповідно до законодавства України, рішень міської ради та виконавчого комітет</w:t>
      </w:r>
      <w:r>
        <w:rPr>
          <w:lang/>
        </w:rPr>
        <w:t>у, розпоряджень міського голови</w:t>
      </w:r>
      <w:r w:rsidRPr="001A0A10">
        <w:rPr>
          <w:lang/>
        </w:rPr>
        <w:t>.</w:t>
      </w:r>
    </w:p>
    <w:p w:rsidR="004609F6" w:rsidRPr="001A0A10" w:rsidRDefault="004609F6" w:rsidP="008308DA">
      <w:pPr>
        <w:pStyle w:val="Heading2"/>
        <w:rPr>
          <w:color w:val="000000"/>
        </w:rPr>
      </w:pPr>
      <w:r w:rsidRPr="001A0A10">
        <w:rPr>
          <w:color w:val="000000"/>
          <w:lang/>
        </w:rPr>
        <w:t>Забезпечення ведення єдиної інформаційно-аналітичної системи соціального захисту населення (IАССЗН), Єдиного державного автоматизованого реєстру осіб, які мають право на пільги (ЄДАРП); централізованого банку даних з проблем інвалідності (ЦБІ), інших інформаційних систем та реєстрів, визначених Мінсоцполітики, підтримка єдиного інформаційного і телекомунікаційного середовища у складі інформаційної інфраструктури Мінсоцполітики та власний сегмент локальної мережі.</w:t>
      </w:r>
    </w:p>
    <w:p w:rsidR="004609F6" w:rsidRPr="001A0A10" w:rsidRDefault="004609F6" w:rsidP="008308DA">
      <w:pPr>
        <w:pStyle w:val="Heading2"/>
        <w:rPr>
          <w:b/>
        </w:rPr>
      </w:pPr>
      <w:r w:rsidRPr="001A0A10">
        <w:rPr>
          <w:b/>
          <w:lang/>
        </w:rPr>
        <w:t>Функції відділу ЦНАП</w:t>
      </w:r>
    </w:p>
    <w:p w:rsidR="004609F6" w:rsidRPr="001A0A10" w:rsidRDefault="004609F6" w:rsidP="00746EF6">
      <w:pPr>
        <w:pStyle w:val="Heading3"/>
      </w:pPr>
      <w:r w:rsidRPr="001A0A10">
        <w:t xml:space="preserve">Організація правової роботи </w:t>
      </w:r>
      <w:r>
        <w:t>Департаменту</w:t>
      </w:r>
      <w:r w:rsidRPr="001A0A10">
        <w:t xml:space="preserve">, спрямованої на правильне застосування, неухильне дотримання та запобігання невиконанню вимог законодавства України, інших нормативних актів керівниками та працівниками під час виконання покладених на них завдань і функціональних обов’язків, а також представлення інтересів </w:t>
      </w:r>
      <w:r>
        <w:t>Департаменту</w:t>
      </w:r>
      <w:r w:rsidRPr="001A0A10">
        <w:t xml:space="preserve"> в судах.</w:t>
      </w:r>
    </w:p>
    <w:p w:rsidR="004609F6" w:rsidRPr="00746EF6" w:rsidRDefault="004609F6" w:rsidP="00746EF6">
      <w:pPr>
        <w:pStyle w:val="Heading3"/>
      </w:pPr>
      <w:r w:rsidRPr="00746EF6">
        <w:t>Організаційне забезпечення надання адміністративних послуг органів виконавчої влади, а саме: оформлення і видача паспорту громадянина України, паспорту громадянина України для виїзду за кордон, послуг у сфері державної реєстрації актів цивільного стану та інших.</w:t>
      </w:r>
    </w:p>
    <w:p w:rsidR="004609F6" w:rsidRPr="001A0A10" w:rsidRDefault="004609F6" w:rsidP="00746EF6">
      <w:pPr>
        <w:pStyle w:val="Heading3"/>
      </w:pPr>
      <w:r w:rsidRPr="001A0A10">
        <w:t>Прийом документів громадян на допомогу у зв’язку: з вагітністю та пологами, при народженні дитини, одиноким матерям, на дітей, над якими встановлено опікунство, при усиновленні дитини, на дітей з багатодітних сімей, жінкам, яким присвоєно звання « Мати героїня».</w:t>
      </w:r>
    </w:p>
    <w:p w:rsidR="004609F6" w:rsidRPr="001A0A10" w:rsidRDefault="004609F6" w:rsidP="00746EF6">
      <w:pPr>
        <w:pStyle w:val="Heading3"/>
      </w:pPr>
      <w:r w:rsidRPr="001A0A10">
        <w:t>Обслуговування пенсіонерів та громадян в галузі житлової субсидії.</w:t>
      </w:r>
    </w:p>
    <w:p w:rsidR="004609F6" w:rsidRPr="001A0A10" w:rsidRDefault="004609F6" w:rsidP="00746EF6">
      <w:pPr>
        <w:pStyle w:val="Heading3"/>
      </w:pPr>
      <w:r w:rsidRPr="001A0A10">
        <w:t xml:space="preserve">Обслуговування </w:t>
      </w:r>
      <w:r>
        <w:rPr>
          <w:lang/>
        </w:rPr>
        <w:t xml:space="preserve">осіб з </w:t>
      </w:r>
      <w:r w:rsidRPr="001A0A10">
        <w:t>інвалід</w:t>
      </w:r>
      <w:r>
        <w:rPr>
          <w:lang/>
        </w:rPr>
        <w:t>ністю</w:t>
      </w:r>
      <w:r w:rsidRPr="001A0A10">
        <w:t>, ветеранів війни та праці, учасників АТО/ООС, громадян, що постраждали внаслідок аварії на Чорнобильській АЕС.</w:t>
      </w:r>
    </w:p>
    <w:p w:rsidR="004609F6" w:rsidRPr="001A0A10" w:rsidRDefault="004609F6" w:rsidP="00746EF6">
      <w:pPr>
        <w:pStyle w:val="Heading3"/>
      </w:pPr>
      <w:r w:rsidRPr="00746EF6">
        <w:rPr>
          <w:lang/>
        </w:rPr>
        <w:t xml:space="preserve">Організація </w:t>
      </w:r>
      <w:r w:rsidRPr="001A0A10">
        <w:t>надання адміністративних послуг у сфері будівництва, землеустрою, торгівлі, громадського харчування, побутового обслуговування населення, безпеки праці, екології та природних ресурсів.</w:t>
      </w:r>
    </w:p>
    <w:p w:rsidR="004609F6" w:rsidRPr="001A0A10" w:rsidRDefault="004609F6" w:rsidP="00746EF6">
      <w:pPr>
        <w:pStyle w:val="Heading3"/>
      </w:pPr>
      <w:r w:rsidRPr="001A0A10">
        <w:t xml:space="preserve">Здійснення адміністрування серверів в </w:t>
      </w:r>
      <w:r>
        <w:t>Департаменті</w:t>
      </w:r>
      <w:r w:rsidRPr="001A0A10">
        <w:t xml:space="preserve">, актуалізація інформації на серверах та здійснення контролю за доступом працівників </w:t>
      </w:r>
      <w:r>
        <w:t>Департаменту</w:t>
      </w:r>
      <w:r w:rsidRPr="001A0A10">
        <w:t xml:space="preserve"> до даних, що зберігаються на серверах, у відповідності з їх повноваженнями.</w:t>
      </w:r>
    </w:p>
    <w:p w:rsidR="004609F6" w:rsidRDefault="004609F6" w:rsidP="00746EF6">
      <w:pPr>
        <w:pStyle w:val="Heading3"/>
      </w:pPr>
      <w:r w:rsidRPr="001A0A10">
        <w:t>Опрацювання усіх без виключення вхідних дзвінків, висока якість надання консультацій, інформування максимальної кількості клієнтів в стислі терміни, надання відповідей на всі поставленні питання.</w:t>
      </w:r>
    </w:p>
    <w:p w:rsidR="004609F6" w:rsidRPr="00746EF6" w:rsidRDefault="004609F6" w:rsidP="00746EF6">
      <w:pPr>
        <w:pStyle w:val="Heading3"/>
      </w:pPr>
      <w:r w:rsidRPr="00746EF6">
        <w:t>Реалізація державної політики у сфері державної реєстрації речових прав на нерухоме майно, юридичних осіб, фізичних осіб – підприємців.</w:t>
      </w:r>
    </w:p>
    <w:p w:rsidR="004609F6" w:rsidRPr="00746EF6" w:rsidRDefault="004609F6" w:rsidP="00746EF6">
      <w:pPr>
        <w:pStyle w:val="Heading3"/>
      </w:pPr>
      <w:r w:rsidRPr="00746EF6">
        <w:t>Реєстрація / зняття з реєстрації / перебування місця проживання осіб.</w:t>
      </w:r>
    </w:p>
    <w:p w:rsidR="004609F6" w:rsidRPr="00746EF6" w:rsidRDefault="004609F6" w:rsidP="00746EF6">
      <w:pPr>
        <w:pStyle w:val="Heading3"/>
      </w:pPr>
      <w:r w:rsidRPr="00746EF6">
        <w:t>Складення протоколів про адміністративні правопорушення, розгляд справ про адміністративні правопорушення та накладення стягнення у випадках, передбачених Законом.</w:t>
      </w:r>
    </w:p>
    <w:p w:rsidR="004609F6" w:rsidRPr="00746EF6" w:rsidRDefault="004609F6" w:rsidP="00746EF6">
      <w:pPr>
        <w:pStyle w:val="Heading3"/>
      </w:pPr>
      <w:r w:rsidRPr="00746EF6">
        <w:t>Ведення Державного реєстру речових прав на нерухоме майно та Єдиного державного реєстру юридичних осіб, фізичних осіб-підприємців та громадських формувань.</w:t>
      </w:r>
    </w:p>
    <w:p w:rsidR="004609F6" w:rsidRPr="00746EF6" w:rsidRDefault="004609F6" w:rsidP="00746EF6">
      <w:pPr>
        <w:pStyle w:val="Heading3"/>
      </w:pPr>
      <w:r w:rsidRPr="00746EF6">
        <w:t>Формування та ведення Реєстру територіальної громади відповідно до Закону.</w:t>
      </w:r>
    </w:p>
    <w:p w:rsidR="004609F6" w:rsidRPr="00116C87" w:rsidRDefault="004609F6" w:rsidP="00746EF6">
      <w:pPr>
        <w:pStyle w:val="Heading3"/>
      </w:pPr>
      <w:r w:rsidRPr="00116C87">
        <w:t>Нада</w:t>
      </w:r>
      <w:r>
        <w:t>ння</w:t>
      </w:r>
      <w:r>
        <w:rPr>
          <w:lang/>
        </w:rPr>
        <w:t xml:space="preserve"> </w:t>
      </w:r>
      <w:r w:rsidRPr="00746EF6">
        <w:t>адміністративних</w:t>
      </w:r>
      <w:r>
        <w:t xml:space="preserve"> послуг</w:t>
      </w:r>
      <w:r w:rsidRPr="00116C87">
        <w:t xml:space="preserve"> у випадках, передбачених законом.</w:t>
      </w:r>
    </w:p>
    <w:p w:rsidR="004609F6" w:rsidRPr="00746EF6" w:rsidRDefault="004609F6" w:rsidP="00746EF6">
      <w:pPr>
        <w:pStyle w:val="Heading3"/>
      </w:pPr>
      <w:r w:rsidRPr="00746EF6">
        <w:t>Організація</w:t>
      </w:r>
      <w:r w:rsidRPr="00116C87">
        <w:t xml:space="preserve"> надання адміністративних послуг у найкоротший строк та за мінімальної кількості відвідувань суб’єктів звернень</w:t>
      </w:r>
      <w:r>
        <w:t>.</w:t>
      </w:r>
    </w:p>
    <w:p w:rsidR="004609F6" w:rsidRPr="001A0A10" w:rsidRDefault="004609F6" w:rsidP="008308DA">
      <w:pPr>
        <w:pStyle w:val="Heading2"/>
        <w:rPr>
          <w:b/>
        </w:rPr>
      </w:pPr>
      <w:r w:rsidRPr="001A0A10">
        <w:rPr>
          <w:b/>
          <w:lang/>
        </w:rPr>
        <w:t>Функції відділ</w:t>
      </w:r>
      <w:r>
        <w:rPr>
          <w:b/>
          <w:lang/>
        </w:rPr>
        <w:t>у фінансових операцій</w:t>
      </w:r>
    </w:p>
    <w:p w:rsidR="004609F6" w:rsidRPr="001A0A10" w:rsidRDefault="004609F6" w:rsidP="00746EF6">
      <w:pPr>
        <w:pStyle w:val="Heading3"/>
      </w:pPr>
      <w:r w:rsidRPr="001A0A10">
        <w:t xml:space="preserve">Забезпечення фінансового обліку </w:t>
      </w:r>
      <w:r>
        <w:t>Департаменту</w:t>
      </w:r>
      <w:r w:rsidRPr="001A0A10">
        <w:t>, Служби у справах дітей, Реабілітаційного центру, Територіального центру</w:t>
      </w:r>
      <w:r>
        <w:t xml:space="preserve">, </w:t>
      </w:r>
      <w:r w:rsidRPr="001603C6">
        <w:t>Центру соціальних служб</w:t>
      </w:r>
      <w:r w:rsidRPr="001A0A10">
        <w:t>.</w:t>
      </w:r>
    </w:p>
    <w:p w:rsidR="004609F6" w:rsidRPr="001A0A10" w:rsidRDefault="004609F6" w:rsidP="008308DA">
      <w:pPr>
        <w:pStyle w:val="Heading2"/>
        <w:rPr>
          <w:b/>
        </w:rPr>
      </w:pPr>
      <w:r w:rsidRPr="001A0A10">
        <w:rPr>
          <w:b/>
          <w:lang/>
        </w:rPr>
        <w:t>Функці</w:t>
      </w:r>
      <w:r>
        <w:rPr>
          <w:b/>
          <w:lang/>
        </w:rPr>
        <w:t>ї відділу пільг та компенсацій</w:t>
      </w:r>
    </w:p>
    <w:p w:rsidR="004609F6" w:rsidRPr="001A0A10" w:rsidRDefault="004609F6" w:rsidP="00746EF6">
      <w:pPr>
        <w:pStyle w:val="Heading3"/>
      </w:pPr>
      <w:r w:rsidRPr="001A0A10">
        <w:t>Прийняття рішень щодо призначення пільг та компенсацій.</w:t>
      </w:r>
    </w:p>
    <w:p w:rsidR="004609F6" w:rsidRDefault="004609F6" w:rsidP="00746EF6">
      <w:pPr>
        <w:pStyle w:val="Heading3"/>
      </w:pPr>
      <w:r w:rsidRPr="001A0A10">
        <w:t>Здійснення персоніфікованого обліку осіб, які мають право на пільги.</w:t>
      </w:r>
    </w:p>
    <w:p w:rsidR="004609F6" w:rsidRPr="001A0A10" w:rsidRDefault="004609F6" w:rsidP="00746EF6">
      <w:pPr>
        <w:pStyle w:val="Heading3"/>
      </w:pPr>
      <w:r w:rsidRPr="001A0A10">
        <w:t>Здійснення фінансових операцій, виплат соціальних пільг та компенсацій.</w:t>
      </w:r>
    </w:p>
    <w:p w:rsidR="004609F6" w:rsidRPr="001A0A10" w:rsidRDefault="004609F6" w:rsidP="008308DA">
      <w:pPr>
        <w:pStyle w:val="Heading2"/>
        <w:rPr>
          <w:b/>
        </w:rPr>
      </w:pPr>
      <w:r w:rsidRPr="001A0A10">
        <w:rPr>
          <w:b/>
          <w:lang/>
        </w:rPr>
        <w:t>Функції відділу праці</w:t>
      </w:r>
      <w:r>
        <w:rPr>
          <w:b/>
          <w:lang/>
        </w:rPr>
        <w:t xml:space="preserve"> та соціально-трудових відносин</w:t>
      </w:r>
    </w:p>
    <w:p w:rsidR="004609F6" w:rsidRDefault="004609F6" w:rsidP="00746EF6">
      <w:pPr>
        <w:pStyle w:val="Heading3"/>
      </w:pPr>
      <w:r w:rsidRPr="001A0A10">
        <w:t xml:space="preserve">Ведення </w:t>
      </w:r>
      <w:r>
        <w:t>організаційно-розпорядчої документації Департаменту.</w:t>
      </w:r>
    </w:p>
    <w:p w:rsidR="004609F6" w:rsidRPr="008B58B7" w:rsidRDefault="004609F6" w:rsidP="00746EF6">
      <w:pPr>
        <w:pStyle w:val="Heading3"/>
      </w:pPr>
      <w:r w:rsidRPr="00DA7802">
        <w:t xml:space="preserve">Забезпечує реалізацію політики з питань кадрової роботи </w:t>
      </w:r>
      <w:r>
        <w:t>Департаменту.</w:t>
      </w:r>
    </w:p>
    <w:p w:rsidR="004609F6" w:rsidRDefault="004609F6" w:rsidP="00746EF6">
      <w:pPr>
        <w:pStyle w:val="Heading3"/>
      </w:pPr>
      <w:r>
        <w:t>Ведення</w:t>
      </w:r>
      <w:r w:rsidRPr="001A0A10">
        <w:t xml:space="preserve"> кадрових питань, аналіз якісного та кількісного складу посадових осіб </w:t>
      </w:r>
      <w:r>
        <w:t>Департаменту</w:t>
      </w:r>
      <w:r w:rsidRPr="001A0A10">
        <w:t>.</w:t>
      </w:r>
    </w:p>
    <w:p w:rsidR="004609F6" w:rsidRPr="00920101" w:rsidRDefault="004609F6" w:rsidP="00746EF6">
      <w:pPr>
        <w:pStyle w:val="Heading3"/>
      </w:pPr>
      <w:r>
        <w:t>Організація проведення атестації робочих місць за умовами праці.</w:t>
      </w:r>
    </w:p>
    <w:p w:rsidR="004609F6" w:rsidRPr="005537AD" w:rsidRDefault="004609F6" w:rsidP="008308DA">
      <w:pPr>
        <w:pStyle w:val="Heading2"/>
        <w:rPr>
          <w:b/>
        </w:rPr>
      </w:pPr>
      <w:r w:rsidRPr="005537AD">
        <w:rPr>
          <w:b/>
        </w:rPr>
        <w:t>Функції відділу охорони здоров’я</w:t>
      </w:r>
    </w:p>
    <w:p w:rsidR="004609F6" w:rsidRPr="001A0A10" w:rsidRDefault="004609F6" w:rsidP="00746EF6">
      <w:pPr>
        <w:pStyle w:val="Heading3"/>
      </w:pPr>
      <w:r w:rsidRPr="001A0A10">
        <w:t>Здійснення організації частково-стаціонарного перебування особи впродовж дня під наглядом психолога, нарколога.</w:t>
      </w:r>
    </w:p>
    <w:p w:rsidR="004609F6" w:rsidRPr="001A0A10" w:rsidRDefault="004609F6" w:rsidP="00746EF6">
      <w:pPr>
        <w:pStyle w:val="Heading3"/>
      </w:pPr>
      <w:r w:rsidRPr="001A0A10">
        <w:t>Забезпечення здійснення соціального патронажу особи</w:t>
      </w:r>
      <w:r>
        <w:t>, альтернативного соціалізуючого середовища</w:t>
      </w:r>
      <w:r w:rsidRPr="001A0A10">
        <w:t>, проведення роботи з батьками особи.</w:t>
      </w:r>
    </w:p>
    <w:p w:rsidR="004609F6" w:rsidRPr="001A0A10" w:rsidRDefault="004609F6" w:rsidP="00746EF6">
      <w:pPr>
        <w:pStyle w:val="Heading3"/>
      </w:pPr>
      <w:r w:rsidRPr="001A0A10">
        <w:t xml:space="preserve">Співробітництво із комунальними </w:t>
      </w:r>
      <w:r>
        <w:t xml:space="preserve">некомерційними </w:t>
      </w:r>
      <w:r w:rsidRPr="001A0A10">
        <w:t>підприємствами «Вараський центр первинної медичної допомоги» та «Вараська багатопрофільна лікарня» в межах наданих повноважень.</w:t>
      </w:r>
    </w:p>
    <w:p w:rsidR="004609F6" w:rsidRPr="001A0A10" w:rsidRDefault="004609F6" w:rsidP="008308DA">
      <w:pPr>
        <w:pStyle w:val="Heading1"/>
        <w:rPr>
          <w:sz w:val="28"/>
        </w:rPr>
      </w:pPr>
      <w:bookmarkStart w:id="8" w:name="_Toc63434043"/>
      <w:r w:rsidRPr="001A0A10">
        <w:rPr>
          <w:sz w:val="28"/>
          <w:lang/>
        </w:rPr>
        <w:t>Права</w:t>
      </w:r>
      <w:bookmarkEnd w:id="8"/>
    </w:p>
    <w:p w:rsidR="004609F6" w:rsidRPr="001A0A10" w:rsidRDefault="004609F6" w:rsidP="008308DA">
      <w:pPr>
        <w:pStyle w:val="Heading2"/>
        <w:numPr>
          <w:ilvl w:val="0"/>
          <w:numId w:val="0"/>
        </w:numPr>
        <w:ind w:left="432"/>
      </w:pPr>
      <w:r w:rsidRPr="001A0A10">
        <w:rPr>
          <w:lang/>
        </w:rPr>
        <w:t xml:space="preserve">Для реалізації завдань та виконання повноважень, передбачених цим Положенням, іншими нормативними актами, </w:t>
      </w:r>
      <w:r>
        <w:rPr>
          <w:lang/>
        </w:rPr>
        <w:t>директорДепартаменту</w:t>
      </w:r>
      <w:r w:rsidRPr="001A0A10">
        <w:rPr>
          <w:lang/>
        </w:rPr>
        <w:t xml:space="preserve">, заступник </w:t>
      </w:r>
      <w:r>
        <w:rPr>
          <w:lang/>
        </w:rPr>
        <w:t>директораДепартаменту</w:t>
      </w:r>
      <w:r w:rsidRPr="001A0A10">
        <w:rPr>
          <w:lang/>
        </w:rPr>
        <w:t xml:space="preserve"> та начальники відділів </w:t>
      </w:r>
      <w:r>
        <w:rPr>
          <w:lang/>
        </w:rPr>
        <w:t>Департаменту</w:t>
      </w:r>
      <w:r w:rsidRPr="001A0A10">
        <w:rPr>
          <w:lang/>
        </w:rPr>
        <w:t xml:space="preserve"> мають право:</w:t>
      </w:r>
    </w:p>
    <w:p w:rsidR="004609F6" w:rsidRPr="001A0A10" w:rsidRDefault="004609F6" w:rsidP="008308DA">
      <w:pPr>
        <w:pStyle w:val="Heading2"/>
      </w:pPr>
      <w:r w:rsidRPr="001A0A10">
        <w:rPr>
          <w:lang/>
        </w:rPr>
        <w:t>Залучати фахівців органів місцевого самоврядування, підприємств, установ та організацій (з інформуванням їх керівниками) для розгляду питань, які належать до його компетенції.</w:t>
      </w:r>
    </w:p>
    <w:p w:rsidR="004609F6" w:rsidRPr="001A0A10" w:rsidRDefault="004609F6" w:rsidP="008308DA">
      <w:pPr>
        <w:pStyle w:val="Heading2"/>
      </w:pPr>
      <w:r w:rsidRPr="001A0A10">
        <w:rPr>
          <w:lang/>
        </w:rPr>
        <w:t>Здійснювати контроль, проводити перевірки та аналітичну роботу з питань, які належать до його компетенції.</w:t>
      </w:r>
    </w:p>
    <w:p w:rsidR="004609F6" w:rsidRPr="001A0A10" w:rsidRDefault="004609F6" w:rsidP="008308DA">
      <w:pPr>
        <w:pStyle w:val="Heading2"/>
      </w:pPr>
      <w:r w:rsidRPr="001A0A10">
        <w:rPr>
          <w:lang/>
        </w:rPr>
        <w:t>Отримувати у встановленому порядку від органів виконавчої влади, органів місцевого самоврядування, підприємств, установ та організацій незалежно від форм власності інформацію, необхідну для виконання покладених на нього завдань.</w:t>
      </w:r>
    </w:p>
    <w:p w:rsidR="004609F6" w:rsidRPr="001A0A10" w:rsidRDefault="004609F6" w:rsidP="008308DA">
      <w:pPr>
        <w:pStyle w:val="Heading2"/>
      </w:pPr>
      <w:r w:rsidRPr="001A0A10">
        <w:rPr>
          <w:lang/>
        </w:rPr>
        <w:t>Отримувати у встановленому порядку від посадових осіб міської ради документи, довідки, розрахунки, інші матеріали, необхідні для виконання покладених на нього завдань.</w:t>
      </w:r>
    </w:p>
    <w:p w:rsidR="004609F6" w:rsidRPr="001A0A10" w:rsidRDefault="004609F6" w:rsidP="008308DA">
      <w:pPr>
        <w:pStyle w:val="Heading2"/>
      </w:pPr>
      <w:r w:rsidRPr="001A0A10">
        <w:rPr>
          <w:lang/>
        </w:rPr>
        <w:t xml:space="preserve">Скликати у встановленому порядку наради з питань, які належать до компетенції </w:t>
      </w:r>
      <w:r>
        <w:rPr>
          <w:lang/>
        </w:rPr>
        <w:t>Департаменту</w:t>
      </w:r>
      <w:r w:rsidRPr="001A0A10">
        <w:rPr>
          <w:lang/>
        </w:rPr>
        <w:t>.</w:t>
      </w:r>
    </w:p>
    <w:p w:rsidR="004609F6" w:rsidRDefault="004609F6" w:rsidP="008308DA">
      <w:pPr>
        <w:pStyle w:val="Heading2"/>
      </w:pPr>
      <w:r w:rsidRPr="001E1E94">
        <w:rPr>
          <w:lang/>
        </w:rPr>
        <w:t>Брати участь у засіданнях виконавчого комітету, інших дорадчих і колегіальних органів, нарадах, які проводяться у мі</w:t>
      </w:r>
      <w:r>
        <w:rPr>
          <w:lang/>
        </w:rPr>
        <w:t>ській раді.</w:t>
      </w:r>
    </w:p>
    <w:p w:rsidR="004609F6" w:rsidRPr="001E1E94" w:rsidRDefault="004609F6" w:rsidP="008308DA">
      <w:pPr>
        <w:pStyle w:val="Heading2"/>
      </w:pPr>
      <w:r w:rsidRPr="001E1E94">
        <w:rPr>
          <w:lang/>
        </w:rPr>
        <w:t xml:space="preserve">Ставити перед міським головою, </w:t>
      </w:r>
      <w:r>
        <w:rPr>
          <w:lang/>
        </w:rPr>
        <w:t xml:space="preserve">заступником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r w:rsidRPr="001E1E94">
        <w:rPr>
          <w:lang/>
        </w:rPr>
        <w:t xml:space="preserve"> будь-які питання, що стосуються безпосередньої діяльності Департамент</w:t>
      </w:r>
      <w:r>
        <w:rPr>
          <w:lang/>
        </w:rPr>
        <w:t>у</w:t>
      </w:r>
      <w:r w:rsidRPr="001E1E94">
        <w:rPr>
          <w:lang/>
        </w:rPr>
        <w:t>.</w:t>
      </w:r>
    </w:p>
    <w:p w:rsidR="004609F6" w:rsidRPr="001A0A10" w:rsidRDefault="004609F6" w:rsidP="008308DA">
      <w:pPr>
        <w:pStyle w:val="Heading2"/>
      </w:pPr>
      <w:r w:rsidRPr="001A0A10">
        <w:rPr>
          <w:lang/>
        </w:rPr>
        <w:t xml:space="preserve">Залучати працівників виконавчих органів міської ради для підготовки проєктів нормативних актів та інших документів, а також для розробки і здійснення заходів, які проводить </w:t>
      </w:r>
      <w:r>
        <w:rPr>
          <w:lang/>
        </w:rPr>
        <w:t>Департамент</w:t>
      </w:r>
      <w:r w:rsidRPr="001A0A10">
        <w:rPr>
          <w:lang/>
        </w:rPr>
        <w:t xml:space="preserve"> відповідно до покладених на нього обов'язків.</w:t>
      </w:r>
    </w:p>
    <w:p w:rsidR="004609F6" w:rsidRPr="001A0A10" w:rsidRDefault="004609F6" w:rsidP="008308DA">
      <w:pPr>
        <w:pStyle w:val="Heading2"/>
      </w:pPr>
      <w:r w:rsidRPr="001A0A10">
        <w:rPr>
          <w:lang/>
        </w:rPr>
        <w:t>Звертатись до суду з позовними заявами у порядку, встановленому законодавством України, у тому числі про визнання незаконними актів органів виконавчої влади, органів місцевого самоврядування, підприємств, установ та організацій, які обмежують права територіальної громади, а також повноваження органів та посадових осіб місцевого самоврядування.</w:t>
      </w:r>
    </w:p>
    <w:p w:rsidR="004609F6" w:rsidRPr="001A0A10" w:rsidRDefault="004609F6" w:rsidP="008308DA">
      <w:pPr>
        <w:pStyle w:val="Heading2"/>
      </w:pPr>
      <w:r w:rsidRPr="001A0A10">
        <w:rPr>
          <w:lang/>
        </w:rPr>
        <w:t>Вносити подання до відповідних органів про притягнення до відповідальності посадових осіб, які ігнорують законні вимоги та рішення міської ради, її виконавчих органів, прийняті у межах їх повноважень.</w:t>
      </w:r>
    </w:p>
    <w:p w:rsidR="004609F6" w:rsidRPr="001A0A10" w:rsidRDefault="004609F6" w:rsidP="008308DA">
      <w:pPr>
        <w:pStyle w:val="Heading2"/>
      </w:pPr>
      <w:r w:rsidRPr="001A0A10">
        <w:rPr>
          <w:lang/>
        </w:rPr>
        <w:t>Брати участь у конференціях, семінарах, вебінарах, круглих столах тощо, сприяти у межах компетенції у їх проведенні.</w:t>
      </w:r>
    </w:p>
    <w:p w:rsidR="004609F6" w:rsidRPr="001A0A10" w:rsidRDefault="004609F6" w:rsidP="008308DA">
      <w:pPr>
        <w:pStyle w:val="Heading2"/>
      </w:pPr>
      <w:r w:rsidRPr="001A0A10">
        <w:rPr>
          <w:lang/>
        </w:rPr>
        <w:t xml:space="preserve">Відмовитись від виконання доручення, якщо створилась виробнича ситуація, небезпечна для його життя чи здоров’я або для людей, які його оточують, або для виробничого середовища чи довкілля. </w:t>
      </w:r>
      <w:r>
        <w:rPr>
          <w:lang/>
        </w:rPr>
        <w:t>ДиректорДепартаменту</w:t>
      </w:r>
      <w:r w:rsidRPr="001A0A10">
        <w:rPr>
          <w:lang/>
        </w:rPr>
        <w:t xml:space="preserve"> (відділу) зобов’язаний негайно повідомити про це </w:t>
      </w:r>
      <w:r>
        <w:rPr>
          <w:lang/>
        </w:rPr>
        <w:t xml:space="preserve">заступника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r w:rsidRPr="001A0A10">
        <w:rPr>
          <w:lang/>
        </w:rPr>
        <w:t>. Факт наявності такої ситуації, за необхідності, підтверджується спеціалістами з охорони праці за участю представника профспілки, членом якої він є, страхового експерта з охорони праці.</w:t>
      </w:r>
    </w:p>
    <w:p w:rsidR="004609F6" w:rsidRPr="001A0A10" w:rsidRDefault="004609F6" w:rsidP="008308DA">
      <w:pPr>
        <w:pStyle w:val="Heading1"/>
        <w:rPr>
          <w:sz w:val="28"/>
        </w:rPr>
      </w:pPr>
      <w:bookmarkStart w:id="9" w:name="_Toc63434044"/>
      <w:r w:rsidRPr="001A0A10">
        <w:rPr>
          <w:sz w:val="28"/>
          <w:lang/>
        </w:rPr>
        <w:t xml:space="preserve">Відповідальність посадових осіб </w:t>
      </w:r>
      <w:bookmarkEnd w:id="9"/>
      <w:r>
        <w:rPr>
          <w:sz w:val="28"/>
          <w:lang/>
        </w:rPr>
        <w:t>ДЕПАРТАМЕНТУ</w:t>
      </w:r>
    </w:p>
    <w:p w:rsidR="004609F6" w:rsidRPr="001A0A10" w:rsidRDefault="004609F6" w:rsidP="008308DA">
      <w:pPr>
        <w:pStyle w:val="Heading2"/>
      </w:pPr>
      <w:r w:rsidRPr="001A0A10">
        <w:rPr>
          <w:lang/>
        </w:rPr>
        <w:t xml:space="preserve">Посадові особи </w:t>
      </w:r>
      <w:r>
        <w:rPr>
          <w:lang/>
        </w:rPr>
        <w:t>Департаменту</w:t>
      </w:r>
      <w:r w:rsidRPr="001A0A10">
        <w:rPr>
          <w:lang/>
        </w:rPr>
        <w:t xml:space="preserve">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w:t>
      </w:r>
      <w:r>
        <w:rPr>
          <w:lang/>
        </w:rPr>
        <w:t>Департаменту</w:t>
      </w:r>
      <w:r w:rsidRPr="001A0A10">
        <w:rPr>
          <w:lang/>
        </w:rPr>
        <w:t xml:space="preserve">. </w:t>
      </w:r>
    </w:p>
    <w:p w:rsidR="004609F6" w:rsidRPr="001A0A10" w:rsidRDefault="004609F6" w:rsidP="008308DA">
      <w:pPr>
        <w:pStyle w:val="Heading2"/>
      </w:pPr>
      <w:r w:rsidRPr="001A0A10">
        <w:rPr>
          <w:lang/>
        </w:rPr>
        <w:t xml:space="preserve">Посадові особи </w:t>
      </w:r>
      <w:r>
        <w:rPr>
          <w:lang/>
        </w:rPr>
        <w:t>Департаменту</w:t>
      </w:r>
      <w:r w:rsidRPr="001A0A10">
        <w:rPr>
          <w:lang/>
        </w:rPr>
        <w:t xml:space="preserve"> несуть відповідальність згідно з діючим законодавством України.</w:t>
      </w:r>
    </w:p>
    <w:p w:rsidR="004609F6" w:rsidRPr="001A0A10" w:rsidRDefault="004609F6" w:rsidP="008308DA">
      <w:pPr>
        <w:pStyle w:val="Heading2"/>
      </w:pPr>
      <w:r w:rsidRPr="001A0A10">
        <w:rPr>
          <w:lang/>
        </w:rPr>
        <w:t xml:space="preserve">Матеріальна шкода, завдана незаконними діями чи бездіяльністю посадових осіб </w:t>
      </w:r>
      <w:r>
        <w:rPr>
          <w:lang/>
        </w:rPr>
        <w:t>Департаменту</w:t>
      </w:r>
      <w:r w:rsidRPr="001A0A10">
        <w:rPr>
          <w:lang/>
        </w:rPr>
        <w:t xml:space="preserve"> при здійсненні ними своїх повноважень, відшкодовується у встановленому законодавством порядку.</w:t>
      </w:r>
    </w:p>
    <w:p w:rsidR="004609F6" w:rsidRPr="001A0A10" w:rsidRDefault="004609F6" w:rsidP="008308DA">
      <w:pPr>
        <w:pStyle w:val="Heading2"/>
      </w:pPr>
      <w:r w:rsidRPr="001A0A10">
        <w:rPr>
          <w:lang/>
        </w:rPr>
        <w:t xml:space="preserve">Працівники </w:t>
      </w:r>
      <w:r>
        <w:rPr>
          <w:lang/>
        </w:rPr>
        <w:t>Департаменту</w:t>
      </w:r>
      <w:r w:rsidRPr="001A0A10">
        <w:rPr>
          <w:lang/>
        </w:rPr>
        <w:t xml:space="preserve">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4609F6" w:rsidRPr="001A0A10" w:rsidRDefault="004609F6" w:rsidP="008308DA">
      <w:pPr>
        <w:pStyle w:val="Heading1"/>
        <w:rPr>
          <w:sz w:val="28"/>
        </w:rPr>
      </w:pPr>
      <w:bookmarkStart w:id="10" w:name="_Toc63434045"/>
      <w:r w:rsidRPr="001A0A10">
        <w:rPr>
          <w:sz w:val="28"/>
          <w:lang/>
        </w:rPr>
        <w:t>Взаємовідносини</w:t>
      </w:r>
      <w:bookmarkEnd w:id="10"/>
    </w:p>
    <w:p w:rsidR="004609F6" w:rsidRPr="001A0A10" w:rsidRDefault="004609F6" w:rsidP="008308DA">
      <w:pPr>
        <w:pStyle w:val="Heading2"/>
      </w:pPr>
      <w:r w:rsidRPr="001A0A10">
        <w:rPr>
          <w:lang/>
        </w:rPr>
        <w:t xml:space="preserve">Працівники </w:t>
      </w:r>
      <w:r>
        <w:rPr>
          <w:lang/>
        </w:rPr>
        <w:t>Департаменту</w:t>
      </w:r>
      <w:r w:rsidRPr="001A0A10">
        <w:rPr>
          <w:lang/>
        </w:rPr>
        <w:t xml:space="preserve">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w:t>
      </w:r>
      <w:r>
        <w:rPr>
          <w:lang/>
        </w:rPr>
        <w:t>Департамент</w:t>
      </w:r>
      <w:r w:rsidRPr="001A0A10">
        <w:rPr>
          <w:lang/>
        </w:rPr>
        <w:t>.</w:t>
      </w:r>
    </w:p>
    <w:p w:rsidR="004609F6" w:rsidRPr="001A0A10" w:rsidRDefault="004609F6" w:rsidP="008308DA">
      <w:pPr>
        <w:pStyle w:val="Heading2"/>
      </w:pPr>
      <w:r>
        <w:rPr>
          <w:lang/>
        </w:rPr>
        <w:t>Департамент</w:t>
      </w:r>
      <w:r w:rsidRPr="001A0A10">
        <w:rPr>
          <w:lang/>
        </w:rPr>
        <w:t xml:space="preserve"> при виконанні покладених на нього завдань взаємодіє з відділом взаємодії з правоохоронними органами управління безпеки та внутрішнього контролю виконавчого комітету Вараської міської ради Рівненської області з питань недопущення дитячої бездоглядності і правопорушень серед дітей. </w:t>
      </w:r>
    </w:p>
    <w:p w:rsidR="004609F6" w:rsidRPr="001A0A10" w:rsidRDefault="004609F6" w:rsidP="008308DA">
      <w:pPr>
        <w:pStyle w:val="Heading2"/>
      </w:pPr>
      <w:r>
        <w:rPr>
          <w:lang/>
        </w:rPr>
        <w:t>Департамент</w:t>
      </w:r>
      <w:r w:rsidRPr="001A0A10">
        <w:rPr>
          <w:lang/>
        </w:rPr>
        <w:t xml:space="preserve"> при виконанні покладених на нього завдань взаємодіє з управлінням економіки та розвитку громад</w:t>
      </w:r>
      <w:r>
        <w:rPr>
          <w:lang/>
        </w:rPr>
        <w:t>ивиконавчого комітету з питань</w:t>
      </w:r>
      <w:r w:rsidRPr="001A0A10">
        <w:rPr>
          <w:lang/>
        </w:rPr>
        <w:t>:</w:t>
      </w:r>
    </w:p>
    <w:p w:rsidR="004609F6" w:rsidRPr="001A0A10" w:rsidRDefault="004609F6" w:rsidP="008308DA">
      <w:pPr>
        <w:numPr>
          <w:ilvl w:val="0"/>
          <w:numId w:val="34"/>
        </w:numPr>
        <w:spacing w:after="0"/>
        <w:ind w:left="1066" w:hanging="357"/>
        <w:rPr>
          <w:sz w:val="28"/>
          <w:szCs w:val="28"/>
        </w:rPr>
      </w:pPr>
      <w:r w:rsidRPr="001A0A10">
        <w:rPr>
          <w:sz w:val="28"/>
          <w:szCs w:val="28"/>
        </w:rPr>
        <w:t>розробки та реалізації цільових програм громади;</w:t>
      </w:r>
    </w:p>
    <w:p w:rsidR="004609F6" w:rsidRPr="001A0A10" w:rsidRDefault="004609F6" w:rsidP="008308DA">
      <w:pPr>
        <w:numPr>
          <w:ilvl w:val="0"/>
          <w:numId w:val="34"/>
        </w:numPr>
        <w:spacing w:after="0"/>
        <w:ind w:left="1066" w:hanging="357"/>
        <w:rPr>
          <w:sz w:val="28"/>
          <w:szCs w:val="28"/>
        </w:rPr>
      </w:pPr>
      <w:r w:rsidRPr="001A0A10">
        <w:rPr>
          <w:sz w:val="28"/>
          <w:szCs w:val="28"/>
        </w:rPr>
        <w:t>розробки та виконання фінансових планів комунальних підприємств;</w:t>
      </w:r>
    </w:p>
    <w:p w:rsidR="004609F6" w:rsidRPr="001A0A10" w:rsidRDefault="004609F6" w:rsidP="008308DA">
      <w:pPr>
        <w:numPr>
          <w:ilvl w:val="0"/>
          <w:numId w:val="34"/>
        </w:numPr>
        <w:spacing w:after="0"/>
        <w:ind w:left="1066" w:hanging="357"/>
        <w:rPr>
          <w:sz w:val="28"/>
          <w:szCs w:val="28"/>
        </w:rPr>
      </w:pPr>
      <w:r w:rsidRPr="001A0A10">
        <w:rPr>
          <w:sz w:val="28"/>
          <w:szCs w:val="28"/>
        </w:rPr>
        <w:t>формування та реалізації соціального напрямку розвитку громади.</w:t>
      </w:r>
    </w:p>
    <w:p w:rsidR="004609F6" w:rsidRPr="001E1E94" w:rsidRDefault="004609F6" w:rsidP="008308DA">
      <w:pPr>
        <w:pStyle w:val="Heading2"/>
      </w:pPr>
      <w:r w:rsidRPr="001E1E94">
        <w:rPr>
          <w:lang/>
        </w:rPr>
        <w:t>Спірні питання між директором Департаменту та підпорядкованим</w:t>
      </w:r>
      <w:r>
        <w:rPr>
          <w:lang/>
        </w:rPr>
        <w:t xml:space="preserve">ипрацівниками </w:t>
      </w:r>
      <w:r w:rsidRPr="001E1E94">
        <w:rPr>
          <w:lang/>
        </w:rPr>
        <w:t xml:space="preserve">вирішуються </w:t>
      </w:r>
      <w:r>
        <w:rPr>
          <w:lang/>
        </w:rPr>
        <w:t xml:space="preserve">заступником міського голови </w:t>
      </w:r>
      <w:r>
        <w:rPr>
          <w:rFonts w:ascii="PT Sans" w:hAnsi="PT Sans"/>
          <w:color w:val="000000"/>
          <w:shd w:val="clear" w:color="auto" w:fill="FFFFFF"/>
        </w:rPr>
        <w:t>з питань діяльності виконавчих органів ради відповідно до розподілу функціональних обов'язків</w:t>
      </w:r>
      <w:r>
        <w:rPr>
          <w:rFonts w:ascii="PT Sans" w:hAnsi="PT Sans"/>
          <w:color w:val="000000"/>
          <w:shd w:val="clear" w:color="auto" w:fill="FFFFFF"/>
          <w:lang/>
        </w:rPr>
        <w:t>.</w:t>
      </w:r>
    </w:p>
    <w:p w:rsidR="004609F6" w:rsidRPr="001E1E94" w:rsidRDefault="004609F6" w:rsidP="008308DA">
      <w:pPr>
        <w:pStyle w:val="Heading2"/>
      </w:pPr>
      <w:r w:rsidRPr="001E1E94">
        <w:rPr>
          <w:lang/>
        </w:rPr>
        <w:t>Спірні питання між начальниками відділів та підпорядкованим</w:t>
      </w:r>
      <w:r>
        <w:rPr>
          <w:lang/>
        </w:rPr>
        <w:t xml:space="preserve">ипрацівниками </w:t>
      </w:r>
      <w:r w:rsidRPr="001E1E94">
        <w:rPr>
          <w:lang/>
        </w:rPr>
        <w:t xml:space="preserve">вирішуються </w:t>
      </w:r>
      <w:r>
        <w:rPr>
          <w:lang/>
        </w:rPr>
        <w:t>директором</w:t>
      </w:r>
      <w:r w:rsidRPr="001E1E94">
        <w:rPr>
          <w:lang/>
        </w:rPr>
        <w:t xml:space="preserve"> Департамент</w:t>
      </w:r>
      <w:r>
        <w:rPr>
          <w:lang/>
        </w:rPr>
        <w:t>у</w:t>
      </w:r>
      <w:r w:rsidRPr="001E1E94">
        <w:rPr>
          <w:lang/>
        </w:rPr>
        <w:t>.</w:t>
      </w:r>
    </w:p>
    <w:p w:rsidR="004609F6" w:rsidRPr="001A0A10" w:rsidRDefault="004609F6" w:rsidP="008308DA">
      <w:pPr>
        <w:pStyle w:val="Heading2"/>
      </w:pPr>
      <w:r w:rsidRPr="001A0A10">
        <w:rPr>
          <w:lang/>
        </w:rPr>
        <w:t xml:space="preserve">За дорученням </w:t>
      </w:r>
      <w:r>
        <w:rPr>
          <w:lang/>
        </w:rPr>
        <w:t>директораДепартаменту</w:t>
      </w:r>
      <w:r w:rsidRPr="001A0A10">
        <w:rPr>
          <w:lang/>
        </w:rPr>
        <w:t xml:space="preserve"> працівники при виконанні покладених завдань, взаємодіють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4609F6" w:rsidRPr="001A0A10" w:rsidRDefault="004609F6" w:rsidP="008308DA">
      <w:pPr>
        <w:pStyle w:val="Heading2"/>
      </w:pPr>
      <w:r>
        <w:rPr>
          <w:lang/>
        </w:rPr>
        <w:t xml:space="preserve">Департаменткоординує діяльність </w:t>
      </w:r>
      <w:r w:rsidRPr="001A0A10">
        <w:rPr>
          <w:lang/>
        </w:rPr>
        <w:t>Служб</w:t>
      </w:r>
      <w:r>
        <w:rPr>
          <w:lang/>
        </w:rPr>
        <w:t xml:space="preserve">и </w:t>
      </w:r>
      <w:r w:rsidRPr="001A0A10">
        <w:rPr>
          <w:lang/>
        </w:rPr>
        <w:t>у справа дітей, Реабілітаційн</w:t>
      </w:r>
      <w:r>
        <w:rPr>
          <w:lang/>
        </w:rPr>
        <w:t xml:space="preserve">огоцентру, </w:t>
      </w:r>
      <w:r w:rsidRPr="001A0A10">
        <w:rPr>
          <w:lang/>
        </w:rPr>
        <w:t>Територіаль</w:t>
      </w:r>
      <w:r>
        <w:rPr>
          <w:lang/>
        </w:rPr>
        <w:t>ного</w:t>
      </w:r>
      <w:r w:rsidRPr="001A0A10">
        <w:rPr>
          <w:lang/>
        </w:rPr>
        <w:t xml:space="preserve"> центр</w:t>
      </w:r>
      <w:r>
        <w:rPr>
          <w:lang/>
        </w:rPr>
        <w:t>у, Центру соціальних служб</w:t>
      </w:r>
      <w:r w:rsidRPr="001A0A10">
        <w:rPr>
          <w:lang/>
        </w:rPr>
        <w:t xml:space="preserve"> в межах наданих повноважень.</w:t>
      </w:r>
    </w:p>
    <w:p w:rsidR="004609F6" w:rsidRPr="001A0A10" w:rsidRDefault="004609F6" w:rsidP="008308DA">
      <w:pPr>
        <w:pStyle w:val="Heading1"/>
        <w:rPr>
          <w:sz w:val="28"/>
        </w:rPr>
      </w:pPr>
      <w:bookmarkStart w:id="11" w:name="_Toc63434046"/>
      <w:r w:rsidRPr="001A0A10">
        <w:rPr>
          <w:sz w:val="28"/>
          <w:lang/>
        </w:rPr>
        <w:t>Заключні положення</w:t>
      </w:r>
      <w:bookmarkEnd w:id="11"/>
    </w:p>
    <w:p w:rsidR="004609F6" w:rsidRPr="001A0A10" w:rsidRDefault="004609F6" w:rsidP="008308DA">
      <w:pPr>
        <w:pStyle w:val="Heading2"/>
      </w:pPr>
      <w:r w:rsidRPr="001A0A10">
        <w:rPr>
          <w:lang/>
        </w:rPr>
        <w:t xml:space="preserve">Ліквідацію та реорганізацію </w:t>
      </w:r>
      <w:r>
        <w:rPr>
          <w:lang/>
        </w:rPr>
        <w:t>Департаменту</w:t>
      </w:r>
      <w:r w:rsidRPr="001A0A10">
        <w:rPr>
          <w:lang/>
        </w:rPr>
        <w:t xml:space="preserve"> проводить міська рада за поданням міського голови у порядку, встановленому законодавством України.</w:t>
      </w:r>
    </w:p>
    <w:p w:rsidR="004609F6" w:rsidRPr="001A0A10" w:rsidRDefault="004609F6" w:rsidP="008308DA">
      <w:pPr>
        <w:pStyle w:val="Heading2"/>
      </w:pPr>
      <w:r w:rsidRPr="001A0A10">
        <w:rPr>
          <w:lang/>
        </w:rPr>
        <w:t>Зміни та доповнення до цього Положення вносяться у порядку, встановленому для його прийняття.</w:t>
      </w:r>
    </w:p>
    <w:p w:rsidR="004609F6" w:rsidRPr="001A0A10" w:rsidRDefault="004609F6" w:rsidP="008308DA">
      <w:pPr>
        <w:spacing w:after="0"/>
        <w:rPr>
          <w:sz w:val="28"/>
          <w:szCs w:val="28"/>
        </w:rPr>
      </w:pPr>
      <w:r>
        <w:rPr>
          <w:noProof/>
        </w:rPr>
        <w:pict>
          <v:shapetype id="_x0000_t202" coordsize="21600,21600" o:spt="202" path="m,l,21600r21600,l21600,xe">
            <v:stroke joinstyle="miter"/>
            <v:path gradientshapeok="t" o:connecttype="rect"/>
          </v:shapetype>
          <v:shape id="Надпись 1" o:spid="_x0000_s1026" type="#_x0000_t202" style="position:absolute;left:0;text-align:left;margin-left:16.5pt;margin-top:328.4pt;width:6.35pt;height:3.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" stroked="f" strokeweight="1pt">
            <v:textbox inset="0,,0">
              <w:txbxContent>
                <w:p w:rsidR="004609F6" w:rsidRPr="00985E94" w:rsidRDefault="004609F6" w:rsidP="008308DA"/>
              </w:txbxContent>
            </v:textbox>
          </v:shape>
        </w:pict>
      </w:r>
    </w:p>
    <w:p w:rsidR="004609F6" w:rsidRPr="001A0A10" w:rsidRDefault="004609F6" w:rsidP="008308DA">
      <w:pPr>
        <w:spacing w:after="0"/>
        <w:rPr>
          <w:sz w:val="28"/>
          <w:szCs w:val="28"/>
        </w:rPr>
      </w:pPr>
      <w:bookmarkStart w:id="12" w:name="_GoBack"/>
      <w:bookmarkEnd w:id="12"/>
    </w:p>
    <w:p w:rsidR="004609F6" w:rsidRPr="00581030" w:rsidRDefault="004609F6" w:rsidP="00581030">
      <w:pPr>
        <w:spacing w:after="0"/>
        <w:ind w:left="0"/>
        <w:jc w:val="left"/>
        <w:rPr>
          <w:sz w:val="28"/>
          <w:szCs w:val="28"/>
          <w:lang w:eastAsia="ru-RU"/>
        </w:rPr>
      </w:pPr>
      <w:r w:rsidRPr="00581030">
        <w:rPr>
          <w:sz w:val="28"/>
          <w:szCs w:val="28"/>
          <w:lang w:eastAsia="ru-RU"/>
        </w:rPr>
        <w:t xml:space="preserve">Секретар міської ради </w:t>
      </w:r>
      <w:r w:rsidRPr="00581030">
        <w:rPr>
          <w:sz w:val="28"/>
          <w:szCs w:val="28"/>
          <w:lang w:eastAsia="ru-RU"/>
        </w:rPr>
        <w:tab/>
      </w:r>
      <w:r w:rsidRPr="00581030">
        <w:rPr>
          <w:sz w:val="28"/>
          <w:szCs w:val="28"/>
          <w:lang w:eastAsia="ru-RU"/>
        </w:rPr>
        <w:tab/>
      </w:r>
      <w:r w:rsidRPr="00581030">
        <w:rPr>
          <w:sz w:val="28"/>
          <w:szCs w:val="28"/>
          <w:lang w:eastAsia="ru-RU"/>
        </w:rPr>
        <w:tab/>
      </w:r>
      <w:r w:rsidRPr="00581030">
        <w:rPr>
          <w:sz w:val="28"/>
          <w:szCs w:val="28"/>
          <w:lang w:eastAsia="ru-RU"/>
        </w:rPr>
        <w:tab/>
      </w:r>
      <w:r w:rsidRPr="00581030">
        <w:rPr>
          <w:sz w:val="28"/>
          <w:szCs w:val="28"/>
          <w:lang w:eastAsia="ru-RU"/>
        </w:rPr>
        <w:tab/>
      </w:r>
      <w:r w:rsidRPr="00581030">
        <w:rPr>
          <w:sz w:val="28"/>
          <w:szCs w:val="28"/>
          <w:lang w:eastAsia="ru-RU"/>
        </w:rPr>
        <w:tab/>
        <w:t>Геннадій ДЕРЕВ’ЯНЧУК</w:t>
      </w:r>
    </w:p>
    <w:p w:rsidR="004609F6" w:rsidRPr="001A0A10" w:rsidRDefault="004609F6" w:rsidP="008308DA">
      <w:pPr>
        <w:spacing w:line="276" w:lineRule="auto"/>
        <w:rPr>
          <w:sz w:val="28"/>
          <w:szCs w:val="28"/>
        </w:rPr>
        <w:sectPr w:rsidR="004609F6" w:rsidRPr="001A0A10" w:rsidSect="00C94CFD">
          <w:headerReference w:type="default" r:id="rId7"/>
          <w:footerReference w:type="default" r:id="rId8"/>
          <w:pgSz w:w="11906" w:h="16838"/>
          <w:pgMar w:top="851" w:right="566" w:bottom="993" w:left="1418" w:header="708" w:footer="540" w:gutter="0"/>
          <w:pgNumType w:start="1"/>
          <w:cols w:space="720"/>
          <w:titlePg/>
          <w:docGrid w:linePitch="326"/>
        </w:sectPr>
      </w:pPr>
    </w:p>
    <w:p w:rsidR="004609F6" w:rsidRPr="001A0A10" w:rsidRDefault="004609F6" w:rsidP="008308DA">
      <w:pPr>
        <w:pStyle w:val="Heading1"/>
        <w:rPr>
          <w:sz w:val="28"/>
        </w:rPr>
      </w:pPr>
      <w:bookmarkStart w:id="13" w:name="_Toc370796608"/>
      <w:bookmarkStart w:id="14" w:name="_Toc61471810"/>
      <w:bookmarkStart w:id="15" w:name="_Toc299347141"/>
      <w:bookmarkStart w:id="16" w:name="_Toc63434047"/>
      <w:r w:rsidRPr="001A0A10">
        <w:rPr>
          <w:sz w:val="28"/>
          <w:lang/>
        </w:rPr>
        <w:t>Додаток. Схема організаційної структури</w:t>
      </w:r>
      <w:bookmarkEnd w:id="13"/>
      <w:bookmarkEnd w:id="14"/>
      <w:bookmarkEnd w:id="15"/>
      <w:r>
        <w:rPr>
          <w:sz w:val="28"/>
          <w:lang/>
        </w:rPr>
        <w:t>Департамент</w:t>
      </w:r>
      <w:bookmarkEnd w:id="16"/>
      <w:r>
        <w:rPr>
          <w:sz w:val="28"/>
          <w:lang/>
        </w:rPr>
        <w:t>у</w:t>
      </w:r>
    </w:p>
    <w:p w:rsidR="004609F6" w:rsidRPr="001A0A10" w:rsidRDefault="004609F6" w:rsidP="008308DA">
      <w:pPr>
        <w:spacing w:line="276" w:lineRule="auto"/>
        <w:ind w:left="0"/>
      </w:pPr>
      <w:r>
        <w:rPr>
          <w:noProof/>
        </w:rPr>
        <w:pict>
          <v:group id="_x0000_s1027" editas="orgchart" style="position:absolute;left:0;text-align:left;margin-left:29.4pt;margin-top:.6pt;width:744.6pt;height:480.55pt;z-index:251659264" coordorigin="1222,1834" coordsize="14892,9611">
            <o:lock v:ext="edit" aspectratio="t"/>
            <o:diagram v:ext="edit" dgmstyle="16" dgmscalex="55104" dgmscaley="266390" dgmfontsize="10" constrainbounds="0,0,0,0" autolayout="f">
              <o:relationtable v:ext="edit">
                <o:rel v:ext="edit" idsrc="#_s1039" iddest="#_s1039"/>
                <o:rel v:ext="edit" idsrc="#_s1040" iddest="#_s1039" idcntr="#_s1038"/>
                <o:rel v:ext="edit" idsrc="#_s1041" iddest="#_s1039" idcntr="#_s1037"/>
                <o:rel v:ext="edit" idsrc="#_s1042" iddest="#_s1039" idcntr="#_s1036"/>
                <o:rel v:ext="edit" idsrc="#_s1043" iddest="#_s1039" idcntr="#_s1035"/>
                <o:rel v:ext="edit" idsrc="#_s1044" iddest="#_s1039" idcntr="#_s1034"/>
                <o:rel v:ext="edit" idsrc="#_s1045" iddest="#_s1040" idcntr="#_s1033"/>
                <o:rel v:ext="edit" idsrc="#_s1046" iddest="#_s1041" idcntr="#_s1032"/>
                <o:rel v:ext="edit" idsrc="#_s1047" iddest="#_s1042" idcntr="#_s1031"/>
                <o:rel v:ext="edit" idsrc="#_s1048" iddest="#_s1043" idcntr="#_s1030"/>
                <o:rel v:ext="edit" idsrc="#_s1049" iddest="#_s1044" idcntr="#_s1029"/>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222;top:1834;width:14892;height:9611;v-text-anchor:middle" o:preferrelative="f" filled="t" stroked="t" strokecolor="#c9c9c9" strokeweight="1pt">
              <v:fill color2="#dbdbdb" o:detectmouseclick="t"/>
              <v:shadow on="t" type="perspective" color="#525252" opacity=".5" offset="1pt" offset2="-3p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29" o:spid="_x0000_s1029" type="#_x0000_t34" style="position:absolute;left:14883;top:4052;width:269;height:2;rotation:270" o:connectortype="elbow" adj="10760,-45219600,-1209520" strokeweight="2.25pt"/>
            <v:shape id="_s1030" o:spid="_x0000_s1030" type="#_x0000_t34" style="position:absolute;left:12365;top:4008;width:191;height:3;rotation:270;flip:x" o:connectortype="elbow" adj="10743,29556000,-1414517" strokeweight="2.25pt"/>
            <v:shapetype id="_x0000_t32" coordsize="21600,21600" o:spt="32" o:oned="t" path="m,l21600,21600e" filled="f">
              <v:path arrowok="t" fillok="f" o:connecttype="none"/>
              <o:lock v:ext="edit" shapetype="t"/>
            </v:shapetype>
            <v:shape id="_s1031" o:spid="_x0000_s1031" type="#_x0000_t32" style="position:absolute;left:9765;top:4009;width:191;height:1;rotation:270" o:connectortype="elbow" adj="-734069,-1,-734069" strokeweight="2.25pt"/>
            <v:shape id="_s1032" o:spid="_x0000_s1032" type="#_x0000_t34" style="position:absolute;left:7220;top:4002;width:179;height:3;rotation:270" o:connectortype="elbow" adj="10740,-29469600,-887410" strokeweight="2.25pt"/>
            <v:shape id="_s1033" o:spid="_x0000_s1033" type="#_x0000_t34" style="position:absolute;left:3529;top:4017;width:228;height:1;rotation:270" o:connectortype="elbow" adj=",-89251200,-349389" strokeweight="2.25pt"/>
            <v:shapetype id="_x0000_t33" coordsize="21600,21600" o:spt="33" o:oned="t" path="m,l21600,r,21600e" filled="f">
              <v:stroke joinstyle="miter"/>
              <v:path arrowok="t" fillok="f" o:connecttype="none"/>
              <o:lock v:ext="edit" shapetype="t"/>
            </v:shapetype>
            <v:shape id="_s1034" o:spid="_x0000_s1034" type="#_x0000_t33" style="position:absolute;left:11863;top:68;width:188;height:6124;rotation:270;flip:x" o:connectortype="elbow" adj="-1733860,11267,-1733860" strokeweight="2.25pt"/>
            <v:shape id="_s1035" o:spid="_x0000_s1035" type="#_x0000_t34" style="position:absolute;left:10436;top:1198;width:395;height:3650;rotation:270;flip:x" o:connectortype="elbow" adj="9843,19055,-683818" strokeweight="2.25pt"/>
            <v:shape id="_s1036" o:spid="_x0000_s1036" type="#_x0000_t34" style="position:absolute;left:9137;top:2497;width:395;height:1051;rotation:270;flip:x" o:connectortype="elbow" adj="9843,66177,-530868" strokeweight="2.25pt"/>
            <v:shape id="_s1037" o:spid="_x0000_s1037" type="#_x0000_t34" style="position:absolute;left:7862;top:2274;width:395;height:1498;rotation:270" o:connectortype="elbow" adj="9843,-46430,-391479" strokeweight="2.25pt"/>
            <v:shape id="_s1038" o:spid="_x0000_s1038" type="#_x0000_t34" style="position:absolute;left:6030;top:439;width:393;height:5166;rotation:270" o:connectortype="elbow" adj="9893,-13250,-189673" strokeweight="2.25pt"/>
            <v:rect id="_s1039" o:spid="_x0000_s1039" style="position:absolute;left:3198;top:2428;width:11222;height:397;v-text-anchor:middle" o:dgmlayout="0" o:dgmnodekind="1" filled="f">
              <v:textbox style="mso-next-textbox:#_s1039" inset="0,0,0,0">
                <w:txbxContent>
                  <w:p w:rsidR="004609F6" w:rsidRPr="00E9286C" w:rsidRDefault="004609F6" w:rsidP="008308DA">
                    <w:pPr>
                      <w:ind w:left="0"/>
                      <w:jc w:val="center"/>
                      <w:rPr>
                        <w:sz w:val="26"/>
                        <w:szCs w:val="28"/>
                        <w:lang w:val="ru-RU"/>
                      </w:rPr>
                    </w:pPr>
                    <w:r>
                      <w:rPr>
                        <w:color w:val="000000"/>
                        <w:sz w:val="26"/>
                        <w:szCs w:val="28"/>
                      </w:rPr>
                      <w:t>Директор</w:t>
                    </w:r>
                    <w:r w:rsidRPr="00E9286C">
                      <w:rPr>
                        <w:sz w:val="26"/>
                        <w:szCs w:val="28"/>
                      </w:rPr>
                      <w:t xml:space="preserve">департаменту соціального захисту та </w:t>
                    </w:r>
                    <w:r>
                      <w:rPr>
                        <w:sz w:val="26"/>
                        <w:szCs w:val="28"/>
                      </w:rPr>
                      <w:t>гідності (1)</w:t>
                    </w:r>
                  </w:p>
                </w:txbxContent>
              </v:textbox>
            </v:rect>
            <v:rect id="_s1040" o:spid="_x0000_s1040" style="position:absolute;left:2698;top:3218;width:1890;height:686;v-text-anchor:middle" o:dgmlayout="0" o:dgmnodekind="0" strokecolor="#c9c9c9" strokeweight="1pt">
              <v:fill color2="#dbdbdb" focusposition="1" focussize="" focus="100%" type="gradient"/>
              <v:shadow on="t" type="perspective" color="#525252" opacity=".5" offset="1pt" offset2="-3pt"/>
              <v:textbox style="mso-next-textbox:#_s1040" inset="0,0,0,0">
                <w:txbxContent>
                  <w:p w:rsidR="004609F6" w:rsidRPr="00E9286C" w:rsidRDefault="004609F6" w:rsidP="008308DA">
                    <w:pPr>
                      <w:ind w:left="0"/>
                      <w:jc w:val="center"/>
                      <w:rPr>
                        <w:sz w:val="22"/>
                        <w:szCs w:val="20"/>
                      </w:rPr>
                    </w:pPr>
                    <w:r w:rsidRPr="00E9286C">
                      <w:rPr>
                        <w:sz w:val="22"/>
                        <w:szCs w:val="20"/>
                      </w:rPr>
                      <w:t>Відділ ЦНАП</w:t>
                    </w:r>
                    <w:r>
                      <w:rPr>
                        <w:sz w:val="22"/>
                        <w:szCs w:val="20"/>
                      </w:rPr>
                      <w:t xml:space="preserve"> (</w:t>
                    </w:r>
                    <w:r>
                      <w:rPr>
                        <w:sz w:val="22"/>
                        <w:szCs w:val="20"/>
                        <w:lang w:val="en-US"/>
                      </w:rPr>
                      <w:t>33</w:t>
                    </w:r>
                    <w:r>
                      <w:rPr>
                        <w:sz w:val="22"/>
                        <w:szCs w:val="20"/>
                      </w:rPr>
                      <w:t>)</w:t>
                    </w:r>
                  </w:p>
                </w:txbxContent>
              </v:textbox>
            </v:rect>
            <v:rect id="_s1041" o:spid="_x0000_s1041" style="position:absolute;left:6250;top:3220;width:2121;height:694;v-text-anchor:middle" o:dgmlayout="0" o:dgmnodekind="0" strokecolor="#c9c9c9" strokeweight="1pt">
              <v:fill color2="#dbdbdb" focusposition="1" focussize="" focus="100%" type="gradient"/>
              <v:shadow on="t" type="perspective" color="#525252" opacity=".5" offset="1pt" offset2="-3pt"/>
              <v:textbox style="mso-next-textbox:#_s1041" inset="0,0,0,0">
                <w:txbxContent>
                  <w:p w:rsidR="004609F6" w:rsidRPr="00E9286C" w:rsidRDefault="004609F6" w:rsidP="008308DA">
                    <w:pPr>
                      <w:ind w:left="0"/>
                      <w:jc w:val="center"/>
                      <w:rPr>
                        <w:sz w:val="22"/>
                        <w:szCs w:val="20"/>
                      </w:rPr>
                    </w:pPr>
                    <w:r>
                      <w:rPr>
                        <w:sz w:val="22"/>
                        <w:szCs w:val="20"/>
                      </w:rPr>
                      <w:t>Відділ фінансових операцій (5)</w:t>
                    </w:r>
                  </w:p>
                </w:txbxContent>
              </v:textbox>
            </v:rect>
            <v:rect id="_s1042" o:spid="_x0000_s1042" style="position:absolute;left:8914;top:3220;width:1891;height:694;v-text-anchor:middle" o:dgmlayout="0" o:dgmnodekind="0" strokecolor="#c9c9c9" strokeweight="1pt">
              <v:fill color2="#dbdbdb" focusposition="1" focussize="" focus="100%" type="gradient"/>
              <v:shadow on="t" type="perspective" color="#525252" opacity=".5" offset="1pt" offset2="-3pt"/>
              <v:textbox style="mso-next-textbox:#_s1042" inset="0,0,0,0">
                <w:txbxContent>
                  <w:p w:rsidR="004609F6" w:rsidRPr="00E9286C" w:rsidRDefault="004609F6" w:rsidP="008308DA">
                    <w:pPr>
                      <w:ind w:left="0"/>
                      <w:jc w:val="center"/>
                      <w:rPr>
                        <w:sz w:val="22"/>
                        <w:szCs w:val="20"/>
                      </w:rPr>
                    </w:pPr>
                    <w:r w:rsidRPr="00E9286C">
                      <w:rPr>
                        <w:sz w:val="22"/>
                        <w:szCs w:val="20"/>
                      </w:rPr>
                      <w:t>Відділ пільг та компенсацій</w:t>
                    </w:r>
                    <w:r>
                      <w:rPr>
                        <w:sz w:val="22"/>
                        <w:szCs w:val="20"/>
                      </w:rPr>
                      <w:t xml:space="preserve"> (8)</w:t>
                    </w:r>
                  </w:p>
                </w:txbxContent>
              </v:textbox>
            </v:rect>
            <v:rect id="_s1043" o:spid="_x0000_s1043" style="position:absolute;left:11041;top:3220;width:2836;height:694;v-text-anchor:middle" o:dgmlayout="0" o:dgmnodekind="0" strokecolor="#c9c9c9" strokeweight="1pt">
              <v:fill color2="#dbdbdb" focusposition="1" focussize="" focus="100%" type="gradient"/>
              <v:shadow on="t" type="perspective" color="#525252" opacity=".5" offset="1pt" offset2="-3pt"/>
              <v:textbox style="mso-next-textbox:#_s1043" inset="0,0,0,0">
                <w:txbxContent>
                  <w:p w:rsidR="004609F6" w:rsidRPr="00E9286C" w:rsidRDefault="004609F6" w:rsidP="008308DA">
                    <w:pPr>
                      <w:ind w:left="0"/>
                      <w:jc w:val="center"/>
                      <w:rPr>
                        <w:sz w:val="22"/>
                        <w:szCs w:val="20"/>
                      </w:rPr>
                    </w:pPr>
                    <w:r w:rsidRPr="00E9286C">
                      <w:rPr>
                        <w:sz w:val="22"/>
                        <w:szCs w:val="20"/>
                      </w:rPr>
                      <w:t>Відділ праці та соціально-трудових відносин</w:t>
                    </w:r>
                    <w:r>
                      <w:rPr>
                        <w:sz w:val="22"/>
                        <w:szCs w:val="20"/>
                      </w:rPr>
                      <w:t xml:space="preserve"> (3)</w:t>
                    </w:r>
                  </w:p>
                </w:txbxContent>
              </v:textbox>
            </v:rect>
            <v:rect id="_s1044" o:spid="_x0000_s1044" style="position:absolute;left:14074;top:3224;width:1890;height:694;v-text-anchor:middle" o:dgmlayout="0" o:dgmnodekind="0" strokecolor="#c9c9c9" strokeweight="1pt">
              <v:fill color2="#dbdbdb" focusposition="1" focussize="" focus="100%" type="gradient"/>
              <v:shadow on="t" type="perspective" color="#525252" opacity=".5" offset="1pt" offset2="-3pt"/>
              <v:textbox style="mso-next-textbox:#_s1044" inset="0,0,0,0">
                <w:txbxContent>
                  <w:p w:rsidR="004609F6" w:rsidRPr="00E9286C" w:rsidRDefault="004609F6" w:rsidP="008308DA">
                    <w:pPr>
                      <w:ind w:left="0"/>
                      <w:jc w:val="center"/>
                      <w:rPr>
                        <w:sz w:val="22"/>
                        <w:szCs w:val="14"/>
                      </w:rPr>
                    </w:pPr>
                    <w:r w:rsidRPr="00E9286C">
                      <w:rPr>
                        <w:sz w:val="22"/>
                        <w:szCs w:val="14"/>
                      </w:rPr>
                      <w:t>Відділ охорони здоров’я</w:t>
                    </w:r>
                    <w:r>
                      <w:rPr>
                        <w:sz w:val="22"/>
                        <w:szCs w:val="14"/>
                      </w:rPr>
                      <w:t xml:space="preserve"> (3)</w:t>
                    </w:r>
                  </w:p>
                </w:txbxContent>
              </v:textbox>
            </v:rect>
            <v:rect id="_s1045" o:spid="_x0000_s1045" style="position:absolute;left:1422;top:4132;width:4440;height:5338;v-text-anchor:middle" o:dgmlayout="2" o:dgmnodekind="0" filled="f">
              <v:textbox style="mso-next-textbox:#_s1045" inset="0,0,0,0">
                <w:txbxContent>
                  <w:p w:rsidR="004609F6" w:rsidRPr="00E9286C" w:rsidRDefault="004609F6" w:rsidP="008308DA">
                    <w:pPr>
                      <w:spacing w:after="0"/>
                      <w:ind w:left="0"/>
                      <w:jc w:val="left"/>
                      <w:rPr>
                        <w:sz w:val="18"/>
                        <w:szCs w:val="14"/>
                      </w:rPr>
                    </w:pPr>
                    <w:r w:rsidRPr="00E9286C">
                      <w:rPr>
                        <w:sz w:val="18"/>
                        <w:szCs w:val="14"/>
                      </w:rPr>
                      <w:t xml:space="preserve">Начальник відділу ЦНАП, заступник </w:t>
                    </w:r>
                    <w:r>
                      <w:rPr>
                        <w:sz w:val="18"/>
                        <w:szCs w:val="14"/>
                      </w:rPr>
                      <w:t>директораДепартаменту</w:t>
                    </w:r>
                    <w:r w:rsidRPr="00E9286C">
                      <w:rPr>
                        <w:sz w:val="18"/>
                        <w:szCs w:val="14"/>
                      </w:rPr>
                      <w:t xml:space="preserve"> – 1</w:t>
                    </w:r>
                  </w:p>
                  <w:p w:rsidR="004609F6" w:rsidRPr="00E9286C" w:rsidRDefault="004609F6" w:rsidP="008308DA">
                    <w:pPr>
                      <w:spacing w:after="0"/>
                      <w:ind w:left="0"/>
                      <w:jc w:val="left"/>
                      <w:rPr>
                        <w:b/>
                        <w:bCs/>
                        <w:sz w:val="18"/>
                        <w:szCs w:val="14"/>
                      </w:rPr>
                    </w:pPr>
                    <w:r w:rsidRPr="00E9286C">
                      <w:rPr>
                        <w:b/>
                        <w:bCs/>
                        <w:sz w:val="18"/>
                        <w:szCs w:val="14"/>
                      </w:rPr>
                      <w:t>Сектор «Юридичний»</w:t>
                    </w:r>
                  </w:p>
                  <w:p w:rsidR="004609F6" w:rsidRPr="00E9286C" w:rsidRDefault="004609F6" w:rsidP="008308DA">
                    <w:pPr>
                      <w:spacing w:after="0"/>
                      <w:ind w:left="0"/>
                      <w:jc w:val="left"/>
                      <w:rPr>
                        <w:sz w:val="18"/>
                        <w:szCs w:val="14"/>
                      </w:rPr>
                    </w:pPr>
                    <w:r>
                      <w:rPr>
                        <w:sz w:val="18"/>
                        <w:szCs w:val="14"/>
                      </w:rPr>
                      <w:t xml:space="preserve">Завідувач </w:t>
                    </w:r>
                    <w:r w:rsidRPr="00E9286C">
                      <w:rPr>
                        <w:sz w:val="18"/>
                        <w:szCs w:val="14"/>
                      </w:rPr>
                      <w:t>сектору, юристконсульт – 1</w:t>
                    </w:r>
                  </w:p>
                  <w:p w:rsidR="004609F6" w:rsidRPr="00E9286C" w:rsidRDefault="004609F6" w:rsidP="008308DA">
                    <w:pPr>
                      <w:spacing w:after="0"/>
                      <w:ind w:left="0"/>
                      <w:jc w:val="left"/>
                      <w:rPr>
                        <w:sz w:val="18"/>
                        <w:szCs w:val="14"/>
                      </w:rPr>
                    </w:pPr>
                    <w:r w:rsidRPr="00E9286C">
                      <w:rPr>
                        <w:sz w:val="18"/>
                        <w:szCs w:val="14"/>
                      </w:rPr>
                      <w:t>Головний державний соціальний інспектор</w:t>
                    </w:r>
                    <w:r w:rsidRPr="00E9286C">
                      <w:rPr>
                        <w:b/>
                        <w:bCs/>
                        <w:sz w:val="18"/>
                        <w:szCs w:val="14"/>
                      </w:rPr>
                      <w:t xml:space="preserve"> – </w:t>
                    </w:r>
                    <w:r w:rsidRPr="00E9286C">
                      <w:rPr>
                        <w:sz w:val="18"/>
                        <w:szCs w:val="14"/>
                      </w:rPr>
                      <w:t>1</w:t>
                    </w:r>
                  </w:p>
                  <w:p w:rsidR="004609F6" w:rsidRPr="00E9286C" w:rsidRDefault="004609F6" w:rsidP="008308DA">
                    <w:pPr>
                      <w:spacing w:after="0"/>
                      <w:ind w:left="0"/>
                      <w:jc w:val="left"/>
                      <w:rPr>
                        <w:sz w:val="18"/>
                        <w:szCs w:val="14"/>
                      </w:rPr>
                    </w:pPr>
                    <w:r w:rsidRPr="00E9286C">
                      <w:rPr>
                        <w:b/>
                        <w:bCs/>
                        <w:sz w:val="18"/>
                        <w:szCs w:val="14"/>
                      </w:rPr>
                      <w:t>Сектор «Реєстрація»</w:t>
                    </w:r>
                  </w:p>
                  <w:p w:rsidR="004609F6" w:rsidRPr="00E9286C" w:rsidRDefault="004609F6" w:rsidP="008308DA">
                    <w:pPr>
                      <w:spacing w:after="0"/>
                      <w:ind w:left="0"/>
                      <w:jc w:val="left"/>
                      <w:rPr>
                        <w:sz w:val="18"/>
                        <w:szCs w:val="14"/>
                      </w:rPr>
                    </w:pPr>
                    <w:bookmarkStart w:id="17" w:name="_Hlk61426982"/>
                    <w:r>
                      <w:rPr>
                        <w:sz w:val="18"/>
                        <w:szCs w:val="14"/>
                      </w:rPr>
                      <w:t>Завідувач</w:t>
                    </w:r>
                    <w:r w:rsidRPr="00E9286C">
                      <w:rPr>
                        <w:sz w:val="18"/>
                        <w:szCs w:val="14"/>
                      </w:rPr>
                      <w:t xml:space="preserve"> сектору – 1</w:t>
                    </w:r>
                  </w:p>
                  <w:p w:rsidR="004609F6" w:rsidRPr="00816D28" w:rsidRDefault="004609F6" w:rsidP="008308DA">
                    <w:pPr>
                      <w:spacing w:after="0"/>
                      <w:ind w:left="0"/>
                      <w:jc w:val="left"/>
                      <w:rPr>
                        <w:sz w:val="18"/>
                        <w:szCs w:val="14"/>
                        <w:lang w:val="ru-RU"/>
                      </w:rPr>
                    </w:pPr>
                    <w:bookmarkStart w:id="18" w:name="_Hlk61505179"/>
                    <w:r w:rsidRPr="00E9286C">
                      <w:rPr>
                        <w:sz w:val="18"/>
                        <w:szCs w:val="14"/>
                      </w:rPr>
                      <w:t xml:space="preserve">Головний спеціаліст – </w:t>
                    </w:r>
                    <w:r w:rsidRPr="00816D28">
                      <w:rPr>
                        <w:sz w:val="18"/>
                        <w:szCs w:val="14"/>
                        <w:lang w:val="ru-RU"/>
                      </w:rPr>
                      <w:t>4</w:t>
                    </w:r>
                  </w:p>
                  <w:bookmarkEnd w:id="18"/>
                  <w:p w:rsidR="004609F6" w:rsidRPr="00EF406B" w:rsidRDefault="004609F6" w:rsidP="008308DA">
                    <w:pPr>
                      <w:spacing w:after="0"/>
                      <w:ind w:left="0"/>
                      <w:jc w:val="left"/>
                      <w:rPr>
                        <w:sz w:val="18"/>
                        <w:szCs w:val="14"/>
                        <w:lang w:val="ru-RU"/>
                      </w:rPr>
                    </w:pPr>
                    <w:r>
                      <w:rPr>
                        <w:sz w:val="18"/>
                        <w:szCs w:val="14"/>
                      </w:rPr>
                      <w:t xml:space="preserve">Державний реєстратор – </w:t>
                    </w:r>
                    <w:r w:rsidRPr="00EF406B">
                      <w:rPr>
                        <w:sz w:val="18"/>
                        <w:szCs w:val="14"/>
                        <w:lang w:val="ru-RU"/>
                      </w:rPr>
                      <w:t>2</w:t>
                    </w:r>
                  </w:p>
                  <w:bookmarkEnd w:id="17"/>
                  <w:p w:rsidR="004609F6" w:rsidRPr="00E9286C" w:rsidRDefault="004609F6" w:rsidP="008308DA">
                    <w:pPr>
                      <w:spacing w:after="0"/>
                      <w:ind w:left="0"/>
                      <w:jc w:val="left"/>
                      <w:rPr>
                        <w:sz w:val="18"/>
                        <w:szCs w:val="14"/>
                      </w:rPr>
                    </w:pPr>
                    <w:r w:rsidRPr="00E9286C">
                      <w:rPr>
                        <w:b/>
                        <w:bCs/>
                        <w:sz w:val="18"/>
                        <w:szCs w:val="14"/>
                      </w:rPr>
                      <w:t xml:space="preserve">Сектор «Материнства–дитинства» </w:t>
                    </w:r>
                  </w:p>
                  <w:p w:rsidR="004609F6" w:rsidRPr="00E9286C" w:rsidRDefault="004609F6" w:rsidP="008308DA">
                    <w:pPr>
                      <w:spacing w:after="0"/>
                      <w:ind w:left="0"/>
                      <w:jc w:val="left"/>
                      <w:rPr>
                        <w:sz w:val="18"/>
                        <w:szCs w:val="14"/>
                      </w:rPr>
                    </w:pPr>
                    <w:bookmarkStart w:id="19" w:name="_Hlk61426335"/>
                    <w:r>
                      <w:rPr>
                        <w:sz w:val="18"/>
                        <w:szCs w:val="14"/>
                      </w:rPr>
                      <w:t>Завідувач</w:t>
                    </w:r>
                    <w:r w:rsidRPr="00E9286C">
                      <w:rPr>
                        <w:sz w:val="18"/>
                        <w:szCs w:val="14"/>
                      </w:rPr>
                      <w:t xml:space="preserve"> сектору – 1</w:t>
                    </w:r>
                  </w:p>
                  <w:bookmarkEnd w:id="19"/>
                  <w:p w:rsidR="004609F6" w:rsidRPr="00E9286C" w:rsidRDefault="004609F6" w:rsidP="008308DA">
                    <w:pPr>
                      <w:spacing w:after="0"/>
                      <w:ind w:left="0"/>
                      <w:jc w:val="left"/>
                      <w:rPr>
                        <w:sz w:val="18"/>
                        <w:szCs w:val="14"/>
                      </w:rPr>
                    </w:pPr>
                    <w:r w:rsidRPr="00E9286C">
                      <w:rPr>
                        <w:sz w:val="18"/>
                        <w:szCs w:val="14"/>
                      </w:rPr>
                      <w:t>Провідний спеціаліст – 1</w:t>
                    </w:r>
                  </w:p>
                  <w:p w:rsidR="004609F6" w:rsidRPr="00E9286C" w:rsidRDefault="004609F6" w:rsidP="008308DA">
                    <w:pPr>
                      <w:spacing w:after="0"/>
                      <w:ind w:left="0"/>
                      <w:jc w:val="left"/>
                      <w:rPr>
                        <w:sz w:val="18"/>
                        <w:szCs w:val="14"/>
                      </w:rPr>
                    </w:pPr>
                    <w:r w:rsidRPr="00E9286C">
                      <w:rPr>
                        <w:b/>
                        <w:bCs/>
                        <w:sz w:val="18"/>
                        <w:szCs w:val="14"/>
                      </w:rPr>
                      <w:t>Сектор «Адміністративні послуги в галузі житлової субсидії</w:t>
                    </w:r>
                    <w:r>
                      <w:rPr>
                        <w:b/>
                        <w:bCs/>
                        <w:sz w:val="18"/>
                        <w:szCs w:val="14"/>
                      </w:rPr>
                      <w:t>та пільги</w:t>
                    </w:r>
                    <w:r w:rsidRPr="00E9286C">
                      <w:rPr>
                        <w:b/>
                        <w:bCs/>
                        <w:sz w:val="18"/>
                        <w:szCs w:val="14"/>
                      </w:rPr>
                      <w:t>»</w:t>
                    </w:r>
                  </w:p>
                  <w:p w:rsidR="004609F6" w:rsidRPr="00E9286C" w:rsidRDefault="004609F6" w:rsidP="008308DA">
                    <w:pPr>
                      <w:spacing w:after="0"/>
                      <w:ind w:left="0"/>
                      <w:jc w:val="left"/>
                      <w:rPr>
                        <w:sz w:val="18"/>
                        <w:szCs w:val="14"/>
                      </w:rPr>
                    </w:pPr>
                    <w:r>
                      <w:rPr>
                        <w:sz w:val="18"/>
                        <w:szCs w:val="14"/>
                      </w:rPr>
                      <w:t>Завідувач</w:t>
                    </w:r>
                    <w:r w:rsidRPr="00E9286C">
                      <w:rPr>
                        <w:sz w:val="18"/>
                        <w:szCs w:val="14"/>
                      </w:rPr>
                      <w:t xml:space="preserve"> сектору – 1</w:t>
                    </w:r>
                  </w:p>
                  <w:p w:rsidR="004609F6" w:rsidRPr="00E9286C" w:rsidRDefault="004609F6" w:rsidP="008308DA">
                    <w:pPr>
                      <w:spacing w:after="0"/>
                      <w:ind w:left="0"/>
                      <w:jc w:val="left"/>
                      <w:rPr>
                        <w:sz w:val="18"/>
                        <w:szCs w:val="14"/>
                      </w:rPr>
                    </w:pPr>
                    <w:r w:rsidRPr="00E9286C">
                      <w:rPr>
                        <w:sz w:val="18"/>
                        <w:szCs w:val="14"/>
                      </w:rPr>
                      <w:t>Головний спеціаліст – 2</w:t>
                    </w:r>
                  </w:p>
                  <w:p w:rsidR="004609F6" w:rsidRPr="00E9286C" w:rsidRDefault="004609F6" w:rsidP="008308DA">
                    <w:pPr>
                      <w:spacing w:after="0"/>
                      <w:ind w:left="0"/>
                      <w:jc w:val="left"/>
                      <w:rPr>
                        <w:b/>
                        <w:bCs/>
                        <w:sz w:val="18"/>
                        <w:szCs w:val="14"/>
                      </w:rPr>
                    </w:pPr>
                    <w:r w:rsidRPr="00E9286C">
                      <w:rPr>
                        <w:b/>
                        <w:bCs/>
                        <w:sz w:val="18"/>
                        <w:szCs w:val="14"/>
                      </w:rPr>
                      <w:t xml:space="preserve">Сектор з обслуговування </w:t>
                    </w:r>
                    <w:r>
                      <w:rPr>
                        <w:b/>
                        <w:bCs/>
                        <w:sz w:val="18"/>
                        <w:szCs w:val="14"/>
                      </w:rPr>
                      <w:t xml:space="preserve">осіб з </w:t>
                    </w:r>
                    <w:r w:rsidRPr="00E9286C">
                      <w:rPr>
                        <w:b/>
                        <w:bCs/>
                        <w:sz w:val="18"/>
                        <w:szCs w:val="14"/>
                      </w:rPr>
                      <w:t>інвалід</w:t>
                    </w:r>
                    <w:r>
                      <w:rPr>
                        <w:b/>
                        <w:bCs/>
                        <w:sz w:val="18"/>
                        <w:szCs w:val="14"/>
                      </w:rPr>
                      <w:t>ністю</w:t>
                    </w:r>
                    <w:r w:rsidRPr="00E9286C">
                      <w:rPr>
                        <w:b/>
                        <w:bCs/>
                        <w:sz w:val="18"/>
                        <w:szCs w:val="14"/>
                      </w:rPr>
                      <w:t>, ветеранів війни та праці, учасників АТО/ООС, громадян, що постраждали внаслідок аварії на ЧАЕС</w:t>
                    </w:r>
                  </w:p>
                  <w:p w:rsidR="004609F6" w:rsidRPr="00E9286C" w:rsidRDefault="004609F6" w:rsidP="008308DA">
                    <w:pPr>
                      <w:spacing w:after="0"/>
                      <w:ind w:left="0"/>
                      <w:jc w:val="left"/>
                      <w:rPr>
                        <w:sz w:val="18"/>
                        <w:szCs w:val="14"/>
                      </w:rPr>
                    </w:pPr>
                    <w:r>
                      <w:rPr>
                        <w:sz w:val="18"/>
                        <w:szCs w:val="14"/>
                      </w:rPr>
                      <w:t xml:space="preserve">Завідувач </w:t>
                    </w:r>
                    <w:r w:rsidRPr="00E9286C">
                      <w:rPr>
                        <w:sz w:val="18"/>
                        <w:szCs w:val="14"/>
                      </w:rPr>
                      <w:t>сектору – 1</w:t>
                    </w:r>
                  </w:p>
                  <w:p w:rsidR="004609F6" w:rsidRPr="00E9286C" w:rsidRDefault="004609F6" w:rsidP="008308DA">
                    <w:pPr>
                      <w:spacing w:after="0"/>
                      <w:ind w:left="0"/>
                      <w:jc w:val="left"/>
                      <w:rPr>
                        <w:sz w:val="18"/>
                        <w:szCs w:val="14"/>
                      </w:rPr>
                    </w:pPr>
                    <w:r>
                      <w:rPr>
                        <w:sz w:val="18"/>
                        <w:szCs w:val="14"/>
                      </w:rPr>
                      <w:t>Головний спеціаліст – 1</w:t>
                    </w:r>
                  </w:p>
                  <w:p w:rsidR="004609F6" w:rsidRPr="00E9286C" w:rsidRDefault="004609F6" w:rsidP="008308DA">
                    <w:pPr>
                      <w:spacing w:after="0"/>
                      <w:ind w:left="0"/>
                      <w:jc w:val="left"/>
                      <w:rPr>
                        <w:sz w:val="18"/>
                        <w:szCs w:val="14"/>
                      </w:rPr>
                    </w:pPr>
                    <w:r w:rsidRPr="00E9286C">
                      <w:rPr>
                        <w:sz w:val="18"/>
                        <w:szCs w:val="14"/>
                      </w:rPr>
                      <w:t>Провідний спеціаліст – 2</w:t>
                    </w:r>
                  </w:p>
                  <w:p w:rsidR="004609F6" w:rsidRPr="00E9286C" w:rsidRDefault="004609F6" w:rsidP="008308DA">
                    <w:pPr>
                      <w:spacing w:after="0"/>
                      <w:ind w:left="0"/>
                      <w:jc w:val="left"/>
                      <w:rPr>
                        <w:sz w:val="18"/>
                        <w:szCs w:val="14"/>
                      </w:rPr>
                    </w:pPr>
                    <w:r w:rsidRPr="00E9286C">
                      <w:rPr>
                        <w:b/>
                        <w:bCs/>
                        <w:sz w:val="18"/>
                        <w:szCs w:val="14"/>
                      </w:rPr>
                      <w:t>Сектор «Адміністратор»</w:t>
                    </w:r>
                  </w:p>
                  <w:p w:rsidR="004609F6" w:rsidRPr="00E9286C" w:rsidRDefault="004609F6" w:rsidP="008308DA">
                    <w:pPr>
                      <w:spacing w:after="0"/>
                      <w:ind w:left="0"/>
                      <w:jc w:val="left"/>
                      <w:rPr>
                        <w:sz w:val="18"/>
                        <w:szCs w:val="14"/>
                      </w:rPr>
                    </w:pPr>
                    <w:r>
                      <w:rPr>
                        <w:sz w:val="18"/>
                        <w:szCs w:val="14"/>
                      </w:rPr>
                      <w:t>Завідувач</w:t>
                    </w:r>
                    <w:r w:rsidRPr="00E9286C">
                      <w:rPr>
                        <w:sz w:val="18"/>
                        <w:szCs w:val="14"/>
                      </w:rPr>
                      <w:t xml:space="preserve"> сектору – 1</w:t>
                    </w:r>
                  </w:p>
                  <w:p w:rsidR="004609F6" w:rsidRPr="00C94CFD" w:rsidRDefault="004609F6" w:rsidP="008308DA">
                    <w:pPr>
                      <w:spacing w:after="0"/>
                      <w:ind w:left="0"/>
                      <w:jc w:val="left"/>
                      <w:rPr>
                        <w:sz w:val="18"/>
                        <w:szCs w:val="14"/>
                        <w:lang w:val="ru-RU"/>
                      </w:rPr>
                    </w:pPr>
                    <w:r>
                      <w:rPr>
                        <w:sz w:val="18"/>
                        <w:szCs w:val="14"/>
                      </w:rPr>
                      <w:t>Адміністратори – 1</w:t>
                    </w:r>
                    <w:r w:rsidRPr="00C94CFD">
                      <w:rPr>
                        <w:sz w:val="18"/>
                        <w:szCs w:val="14"/>
                        <w:lang w:val="ru-RU"/>
                      </w:rPr>
                      <w:t>3</w:t>
                    </w:r>
                  </w:p>
                </w:txbxContent>
              </v:textbox>
            </v:rect>
            <v:rect id="_s1046" o:spid="_x0000_s1046" style="position:absolute;left:6093;top:4093;width:2429;height:1428;v-text-anchor:middle" o:dgmlayout="2" o:dgmnodekind="0" filled="f">
              <v:textbox style="mso-next-textbox:#_s1046" inset="0,0,0,0">
                <w:txbxContent>
                  <w:p w:rsidR="004609F6" w:rsidRPr="00E9286C" w:rsidRDefault="004609F6" w:rsidP="008308DA">
                    <w:pPr>
                      <w:spacing w:after="0"/>
                      <w:ind w:left="0"/>
                      <w:jc w:val="left"/>
                      <w:rPr>
                        <w:sz w:val="18"/>
                        <w:szCs w:val="18"/>
                      </w:rPr>
                    </w:pPr>
                    <w:r w:rsidRPr="00E9286C">
                      <w:rPr>
                        <w:sz w:val="18"/>
                        <w:szCs w:val="18"/>
                      </w:rPr>
                      <w:t>Начальник відділу (головний бухгалтер) – 1</w:t>
                    </w:r>
                  </w:p>
                  <w:p w:rsidR="004609F6" w:rsidRPr="00E9286C" w:rsidRDefault="004609F6" w:rsidP="008308DA">
                    <w:pPr>
                      <w:spacing w:after="0"/>
                      <w:ind w:left="0"/>
                      <w:jc w:val="left"/>
                      <w:rPr>
                        <w:sz w:val="18"/>
                        <w:szCs w:val="18"/>
                      </w:rPr>
                    </w:pPr>
                    <w:r w:rsidRPr="00E9286C">
                      <w:rPr>
                        <w:sz w:val="18"/>
                        <w:szCs w:val="18"/>
                      </w:rPr>
                      <w:t>Заступник начальника відділу (головного бухгалтера) –1</w:t>
                    </w:r>
                  </w:p>
                  <w:p w:rsidR="004609F6" w:rsidRPr="00E9286C" w:rsidRDefault="004609F6" w:rsidP="008308DA">
                    <w:pPr>
                      <w:spacing w:after="0"/>
                      <w:ind w:left="0"/>
                      <w:jc w:val="left"/>
                      <w:rPr>
                        <w:sz w:val="18"/>
                        <w:szCs w:val="18"/>
                      </w:rPr>
                    </w:pPr>
                    <w:r w:rsidRPr="00E9286C">
                      <w:rPr>
                        <w:sz w:val="18"/>
                        <w:szCs w:val="18"/>
                      </w:rPr>
                      <w:t>Головний спеціаліс</w:t>
                    </w:r>
                    <w:r>
                      <w:rPr>
                        <w:sz w:val="18"/>
                        <w:szCs w:val="18"/>
                      </w:rPr>
                      <w:t>т – 3</w:t>
                    </w:r>
                  </w:p>
                </w:txbxContent>
              </v:textbox>
            </v:rect>
            <v:rect id="_s1047" o:spid="_x0000_s1047" style="position:absolute;left:8748;top:4105;width:2223;height:3402;v-text-anchor:middle" o:dgmlayout="2" o:dgmnodekind="0" filled="f">
              <v:textbox style="mso-next-textbox:#_s1047" inset="0,0,0,0">
                <w:txbxContent>
                  <w:p w:rsidR="004609F6" w:rsidRDefault="004609F6" w:rsidP="008308DA">
                    <w:pPr>
                      <w:spacing w:after="0"/>
                      <w:ind w:left="0"/>
                      <w:jc w:val="left"/>
                      <w:rPr>
                        <w:sz w:val="18"/>
                        <w:szCs w:val="18"/>
                      </w:rPr>
                    </w:pPr>
                    <w:r>
                      <w:rPr>
                        <w:sz w:val="18"/>
                        <w:szCs w:val="18"/>
                      </w:rPr>
                      <w:t>Начальник відділу – 1</w:t>
                    </w:r>
                  </w:p>
                  <w:p w:rsidR="004609F6" w:rsidRPr="00E9286C" w:rsidRDefault="004609F6" w:rsidP="008308DA">
                    <w:pPr>
                      <w:spacing w:after="0"/>
                      <w:ind w:left="0"/>
                      <w:jc w:val="left"/>
                      <w:rPr>
                        <w:b/>
                        <w:bCs/>
                        <w:sz w:val="18"/>
                        <w:szCs w:val="18"/>
                      </w:rPr>
                    </w:pPr>
                    <w:r w:rsidRPr="00E9286C">
                      <w:rPr>
                        <w:b/>
                        <w:bCs/>
                        <w:sz w:val="18"/>
                        <w:szCs w:val="18"/>
                      </w:rPr>
                      <w:t>Сектор з призначення пільг та компенсацій (прийняття рішень)</w:t>
                    </w:r>
                  </w:p>
                  <w:p w:rsidR="004609F6" w:rsidRPr="00E9286C" w:rsidRDefault="004609F6" w:rsidP="008308DA">
                    <w:pPr>
                      <w:spacing w:after="0"/>
                      <w:ind w:left="0"/>
                      <w:jc w:val="left"/>
                      <w:rPr>
                        <w:sz w:val="18"/>
                        <w:szCs w:val="18"/>
                      </w:rPr>
                    </w:pPr>
                    <w:r>
                      <w:rPr>
                        <w:sz w:val="18"/>
                        <w:szCs w:val="14"/>
                      </w:rPr>
                      <w:t xml:space="preserve">Завідувач </w:t>
                    </w:r>
                    <w:r w:rsidRPr="00E9286C">
                      <w:rPr>
                        <w:sz w:val="18"/>
                        <w:szCs w:val="18"/>
                      </w:rPr>
                      <w:t>сектору –1</w:t>
                    </w:r>
                  </w:p>
                  <w:p w:rsidR="004609F6" w:rsidRPr="00E9286C" w:rsidRDefault="004609F6" w:rsidP="008308DA">
                    <w:pPr>
                      <w:spacing w:after="0"/>
                      <w:ind w:left="0"/>
                      <w:jc w:val="left"/>
                      <w:rPr>
                        <w:sz w:val="18"/>
                        <w:szCs w:val="18"/>
                      </w:rPr>
                    </w:pPr>
                    <w:r w:rsidRPr="00E9286C">
                      <w:rPr>
                        <w:sz w:val="18"/>
                        <w:szCs w:val="18"/>
                      </w:rPr>
                      <w:t>Головний спеціаліст – 1</w:t>
                    </w:r>
                  </w:p>
                  <w:p w:rsidR="004609F6" w:rsidRPr="00E9286C" w:rsidRDefault="004609F6" w:rsidP="008308DA">
                    <w:pPr>
                      <w:spacing w:after="0"/>
                      <w:ind w:left="0"/>
                      <w:jc w:val="left"/>
                      <w:rPr>
                        <w:b/>
                        <w:bCs/>
                        <w:sz w:val="18"/>
                        <w:szCs w:val="18"/>
                      </w:rPr>
                    </w:pPr>
                    <w:r w:rsidRPr="00E9286C">
                      <w:rPr>
                        <w:b/>
                        <w:bCs/>
                        <w:sz w:val="18"/>
                        <w:szCs w:val="18"/>
                      </w:rPr>
                      <w:t>Сектор персоніфікованого обліку осіб, які мають право на пільг</w:t>
                    </w:r>
                  </w:p>
                  <w:p w:rsidR="004609F6" w:rsidRPr="00E9286C" w:rsidRDefault="004609F6" w:rsidP="008308DA">
                    <w:pPr>
                      <w:spacing w:after="0"/>
                      <w:ind w:left="0"/>
                      <w:jc w:val="left"/>
                      <w:rPr>
                        <w:sz w:val="18"/>
                        <w:szCs w:val="18"/>
                      </w:rPr>
                    </w:pPr>
                    <w:r>
                      <w:rPr>
                        <w:sz w:val="18"/>
                        <w:szCs w:val="14"/>
                      </w:rPr>
                      <w:t xml:space="preserve">Завідувач </w:t>
                    </w:r>
                    <w:r w:rsidRPr="00E9286C">
                      <w:rPr>
                        <w:sz w:val="18"/>
                        <w:szCs w:val="18"/>
                      </w:rPr>
                      <w:t>сектору –1</w:t>
                    </w:r>
                  </w:p>
                  <w:p w:rsidR="004609F6" w:rsidRPr="00E9286C" w:rsidRDefault="004609F6" w:rsidP="008308DA">
                    <w:pPr>
                      <w:spacing w:after="0"/>
                      <w:ind w:left="0"/>
                      <w:jc w:val="left"/>
                      <w:rPr>
                        <w:sz w:val="18"/>
                        <w:szCs w:val="18"/>
                      </w:rPr>
                    </w:pPr>
                    <w:r w:rsidRPr="00E9286C">
                      <w:rPr>
                        <w:sz w:val="18"/>
                        <w:szCs w:val="18"/>
                      </w:rPr>
                      <w:t>Головний спеціаліст– 1</w:t>
                    </w:r>
                  </w:p>
                  <w:p w:rsidR="004609F6" w:rsidRDefault="004609F6" w:rsidP="008308DA">
                    <w:pPr>
                      <w:spacing w:after="0"/>
                      <w:ind w:left="0"/>
                      <w:jc w:val="left"/>
                      <w:rPr>
                        <w:sz w:val="18"/>
                        <w:szCs w:val="18"/>
                      </w:rPr>
                    </w:pPr>
                    <w:r>
                      <w:rPr>
                        <w:sz w:val="18"/>
                        <w:szCs w:val="18"/>
                      </w:rPr>
                      <w:t xml:space="preserve">Провідний </w:t>
                    </w:r>
                    <w:r w:rsidRPr="00E9286C">
                      <w:rPr>
                        <w:sz w:val="18"/>
                        <w:szCs w:val="18"/>
                      </w:rPr>
                      <w:t>спеціаліст–1</w:t>
                    </w:r>
                  </w:p>
                  <w:p w:rsidR="004609F6" w:rsidRPr="00E9286C" w:rsidRDefault="004609F6" w:rsidP="008308DA">
                    <w:pPr>
                      <w:spacing w:after="0"/>
                      <w:ind w:left="0"/>
                      <w:jc w:val="left"/>
                      <w:rPr>
                        <w:b/>
                        <w:bCs/>
                        <w:sz w:val="18"/>
                        <w:szCs w:val="18"/>
                      </w:rPr>
                    </w:pPr>
                    <w:r>
                      <w:rPr>
                        <w:b/>
                        <w:bCs/>
                        <w:sz w:val="18"/>
                        <w:szCs w:val="18"/>
                      </w:rPr>
                      <w:t>Сектор виплат соціальних допомог та компенсацій</w:t>
                    </w:r>
                  </w:p>
                  <w:p w:rsidR="004609F6" w:rsidRPr="00E9286C" w:rsidRDefault="004609F6" w:rsidP="008308DA">
                    <w:pPr>
                      <w:spacing w:after="0"/>
                      <w:ind w:left="0"/>
                      <w:jc w:val="left"/>
                      <w:rPr>
                        <w:sz w:val="18"/>
                        <w:szCs w:val="18"/>
                      </w:rPr>
                    </w:pPr>
                    <w:r>
                      <w:rPr>
                        <w:sz w:val="18"/>
                        <w:szCs w:val="14"/>
                      </w:rPr>
                      <w:t xml:space="preserve">Завідувач </w:t>
                    </w:r>
                    <w:r w:rsidRPr="00E9286C">
                      <w:rPr>
                        <w:sz w:val="18"/>
                        <w:szCs w:val="18"/>
                      </w:rPr>
                      <w:t>сектору –1</w:t>
                    </w:r>
                  </w:p>
                  <w:p w:rsidR="004609F6" w:rsidRPr="00E9286C" w:rsidRDefault="004609F6" w:rsidP="008308DA">
                    <w:pPr>
                      <w:spacing w:after="0"/>
                      <w:ind w:left="0"/>
                      <w:jc w:val="left"/>
                      <w:rPr>
                        <w:sz w:val="18"/>
                        <w:szCs w:val="18"/>
                      </w:rPr>
                    </w:pPr>
                    <w:r w:rsidRPr="00E9286C">
                      <w:rPr>
                        <w:sz w:val="18"/>
                        <w:szCs w:val="18"/>
                      </w:rPr>
                      <w:t>Головний спеціаліст</w:t>
                    </w:r>
                    <w:r>
                      <w:rPr>
                        <w:sz w:val="18"/>
                        <w:szCs w:val="18"/>
                      </w:rPr>
                      <w:t>– 1</w:t>
                    </w:r>
                  </w:p>
                </w:txbxContent>
              </v:textbox>
            </v:rect>
            <v:rect id="_s1048" o:spid="_x0000_s1048" style="position:absolute;left:11385;top:4105;width:2154;height:1081;v-text-anchor:middle" o:dgmlayout="2" o:dgmnodekind="0" filled="f">
              <v:textbox style="mso-next-textbox:#_s1048" inset="0,0,0,0">
                <w:txbxContent>
                  <w:p w:rsidR="004609F6" w:rsidRPr="00E9286C" w:rsidRDefault="004609F6" w:rsidP="008308DA">
                    <w:pPr>
                      <w:spacing w:after="0"/>
                      <w:ind w:left="0"/>
                      <w:jc w:val="left"/>
                      <w:rPr>
                        <w:sz w:val="18"/>
                        <w:szCs w:val="18"/>
                      </w:rPr>
                    </w:pPr>
                    <w:r w:rsidRPr="00E9286C">
                      <w:rPr>
                        <w:sz w:val="18"/>
                        <w:szCs w:val="18"/>
                      </w:rPr>
                      <w:t>Начальник відділу – 1</w:t>
                    </w:r>
                  </w:p>
                  <w:p w:rsidR="004609F6" w:rsidRDefault="004609F6" w:rsidP="008308DA">
                    <w:pPr>
                      <w:spacing w:after="0"/>
                      <w:ind w:left="0"/>
                      <w:jc w:val="left"/>
                      <w:rPr>
                        <w:sz w:val="18"/>
                        <w:szCs w:val="18"/>
                      </w:rPr>
                    </w:pPr>
                    <w:r>
                      <w:rPr>
                        <w:sz w:val="18"/>
                        <w:szCs w:val="18"/>
                      </w:rPr>
                      <w:t xml:space="preserve">Головний спеціаліст, </w:t>
                    </w:r>
                    <w:r w:rsidRPr="00E9286C">
                      <w:rPr>
                        <w:sz w:val="18"/>
                        <w:szCs w:val="18"/>
                      </w:rPr>
                      <w:t>інспектор з питань охорони праці –1</w:t>
                    </w:r>
                  </w:p>
                  <w:p w:rsidR="004609F6" w:rsidRPr="00E9286C" w:rsidRDefault="004609F6" w:rsidP="008308DA">
                    <w:pPr>
                      <w:spacing w:after="0"/>
                      <w:ind w:left="0"/>
                      <w:jc w:val="left"/>
                      <w:rPr>
                        <w:sz w:val="18"/>
                        <w:szCs w:val="18"/>
                      </w:rPr>
                    </w:pPr>
                    <w:r>
                      <w:rPr>
                        <w:sz w:val="18"/>
                        <w:szCs w:val="18"/>
                      </w:rPr>
                      <w:t>Провідний спеціаліст – 1</w:t>
                    </w:r>
                  </w:p>
                </w:txbxContent>
              </v:textbox>
            </v:rect>
            <v:rect id="_s1049" o:spid="_x0000_s1049" style="position:absolute;left:14013;top:4187;width:2007;height:425;v-text-anchor:middle" o:dgmlayout="2" o:dgmnodekind="0" filled="f">
              <v:textbox style="mso-next-textbox:#_s1049" inset="0,0,0,0">
                <w:txbxContent>
                  <w:p w:rsidR="004609F6" w:rsidRPr="00E9286C" w:rsidRDefault="004609F6" w:rsidP="008308DA">
                    <w:pPr>
                      <w:spacing w:after="0"/>
                      <w:ind w:left="0"/>
                      <w:jc w:val="left"/>
                      <w:rPr>
                        <w:sz w:val="18"/>
                        <w:szCs w:val="18"/>
                        <w:lang w:val="ru-RU"/>
                      </w:rPr>
                    </w:pPr>
                    <w:r w:rsidRPr="00E9286C">
                      <w:rPr>
                        <w:sz w:val="18"/>
                        <w:szCs w:val="18"/>
                      </w:rPr>
                      <w:t>Начальник відділу–1</w:t>
                    </w:r>
                  </w:p>
                  <w:p w:rsidR="004609F6" w:rsidRPr="00C42F0C" w:rsidRDefault="004609F6" w:rsidP="008308DA">
                    <w:pPr>
                      <w:ind w:left="0"/>
                      <w:jc w:val="left"/>
                      <w:rPr>
                        <w:sz w:val="22"/>
                        <w:lang w:val="ru-RU"/>
                      </w:rPr>
                    </w:pPr>
                    <w:r>
                      <w:rPr>
                        <w:sz w:val="18"/>
                        <w:szCs w:val="18"/>
                      </w:rPr>
                      <w:t xml:space="preserve">Головний спеціаліст </w:t>
                    </w:r>
                    <w:r w:rsidRPr="00E9286C">
                      <w:rPr>
                        <w:sz w:val="18"/>
                        <w:szCs w:val="18"/>
                      </w:rPr>
                      <w:t>–</w:t>
                    </w:r>
                    <w:r>
                      <w:rPr>
                        <w:sz w:val="18"/>
                        <w:szCs w:val="18"/>
                      </w:rPr>
                      <w:t>2</w:t>
                    </w:r>
                  </w:p>
                </w:txbxContent>
              </v:textbox>
            </v:rect>
            <v:rect id="_x0000_s1050" style="position:absolute;left:5932;top:1834;width:5750;height:397;v-text-anchor:middle" o:dgmlayout="0" o:dgmnodekind="1" strokecolor="#c9c9c9" strokeweight="1pt">
              <v:fill color2="#dbdbdb" focusposition="1" focussize="" focus="100%" type="gradient"/>
              <v:shadow on="t" type="perspective" color="#525252" opacity=".5" offset="1pt" offset2="-3pt"/>
              <v:textbox style="mso-next-textbox:#_x0000_s1050" inset="0,0,0,0">
                <w:txbxContent>
                  <w:p w:rsidR="004609F6" w:rsidRPr="00E9286C" w:rsidRDefault="004609F6" w:rsidP="008308DA">
                    <w:pPr>
                      <w:ind w:left="0"/>
                      <w:jc w:val="center"/>
                      <w:rPr>
                        <w:sz w:val="26"/>
                        <w:szCs w:val="28"/>
                        <w:lang w:val="ru-RU"/>
                      </w:rPr>
                    </w:pPr>
                    <w:r>
                      <w:rPr>
                        <w:color w:val="000000"/>
                        <w:sz w:val="26"/>
                        <w:szCs w:val="28"/>
                      </w:rPr>
                      <w:t>Департамент</w:t>
                    </w:r>
                    <w:r w:rsidRPr="00E9286C">
                      <w:rPr>
                        <w:color w:val="000000"/>
                        <w:sz w:val="26"/>
                        <w:szCs w:val="28"/>
                      </w:rPr>
                      <w:t xml:space="preserve"> соціального захисту та гідності</w:t>
                    </w:r>
                    <w:r>
                      <w:rPr>
                        <w:sz w:val="26"/>
                        <w:szCs w:val="28"/>
                      </w:rPr>
                      <w:t>(53)</w:t>
                    </w:r>
                  </w:p>
                </w:txbxContent>
              </v:textbox>
            </v:rect>
          </v:group>
        </w:pict>
      </w:r>
    </w:p>
    <w:p w:rsidR="004609F6" w:rsidRPr="008308DA" w:rsidRDefault="004609F6" w:rsidP="008308DA"/>
    <w:sectPr w:rsidR="004609F6" w:rsidRPr="008308DA" w:rsidSect="006A7631">
      <w:headerReference w:type="default" r:id="rId9"/>
      <w:footerReference w:type="default" r:id="rId10"/>
      <w:pgSz w:w="16838" w:h="11906" w:orient="landscape" w:code="9"/>
      <w:pgMar w:top="993" w:right="720" w:bottom="709" w:left="680" w:header="62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9F6" w:rsidRDefault="004609F6" w:rsidP="000C4994">
      <w:r>
        <w:separator/>
      </w:r>
    </w:p>
  </w:endnote>
  <w:endnote w:type="continuationSeparator" w:id="0">
    <w:p w:rsidR="004609F6" w:rsidRDefault="004609F6" w:rsidP="000C4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T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9F6" w:rsidRDefault="004609F6" w:rsidP="00CA3C8E">
    <w:pPr>
      <w:pStyle w:val="1"/>
      <w:ind w:left="567" w:hanging="567"/>
      <w:rPr>
        <w:rFonts w:ascii="Times New Roman" w:hAnsi="Times New Roman" w:cs="Times New Roman"/>
        <w:color w:val="0000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9F6" w:rsidRDefault="004609F6">
    <w:pPr>
      <w:pStyle w:val="Footer"/>
      <w:jc w:val="center"/>
    </w:pPr>
    <w:fldSimple w:instr="PAGE   \* MERGEFORMAT">
      <w:r w:rsidRPr="00F8079A">
        <w:rPr>
          <w:noProof/>
          <w:lang w:val="ru-RU"/>
        </w:rPr>
        <w:t>12</w:t>
      </w:r>
    </w:fldSimple>
  </w:p>
  <w:p w:rsidR="004609F6" w:rsidRDefault="004609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9F6" w:rsidRDefault="004609F6" w:rsidP="000C4994">
      <w:r>
        <w:separator/>
      </w:r>
    </w:p>
  </w:footnote>
  <w:footnote w:type="continuationSeparator" w:id="0">
    <w:p w:rsidR="004609F6" w:rsidRDefault="004609F6" w:rsidP="000C4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9F6" w:rsidRDefault="004609F6" w:rsidP="005A194C">
    <w:pPr>
      <w:pStyle w:val="Header"/>
      <w:jc w:val="center"/>
    </w:pPr>
    <w:fldSimple w:instr="PAGE   \* MERGEFORMAT">
      <w:r w:rsidRPr="00F8079A">
        <w:rPr>
          <w:noProof/>
          <w:lang w:val="ru-RU"/>
        </w:rPr>
        <w:t>11</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9F6" w:rsidRPr="00A6488D" w:rsidRDefault="004609F6" w:rsidP="00A648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2569E"/>
    <w:multiLevelType w:val="multilevel"/>
    <w:tmpl w:val="28DCEBFA"/>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sz w:val="28"/>
        <w:szCs w:val="28"/>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
    <w:nsid w:val="0DAC3DDD"/>
    <w:multiLevelType w:val="multilevel"/>
    <w:tmpl w:val="8B3CDE98"/>
    <w:lvl w:ilvl="0">
      <w:start w:val="5"/>
      <w:numFmt w:val="decimal"/>
      <w:lvlText w:val="%1."/>
      <w:lvlJc w:val="left"/>
      <w:pPr>
        <w:ind w:left="432" w:hanging="432"/>
      </w:pPr>
      <w:rPr>
        <w:rFonts w:cs="Times New Roman" w:hint="default"/>
      </w:rPr>
    </w:lvl>
    <w:lvl w:ilvl="1">
      <w:start w:val="4"/>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
    <w:nsid w:val="1206162D"/>
    <w:multiLevelType w:val="multilevel"/>
    <w:tmpl w:val="53484CA4"/>
    <w:lvl w:ilvl="0">
      <w:start w:val="3"/>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8"/>
        <w:szCs w:val="28"/>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
    <w:nsid w:val="17BD569D"/>
    <w:multiLevelType w:val="multilevel"/>
    <w:tmpl w:val="59962A90"/>
    <w:numStyleLink w:val="a"/>
  </w:abstractNum>
  <w:abstractNum w:abstractNumId="4">
    <w:nsid w:val="184E2995"/>
    <w:multiLevelType w:val="hybridMultilevel"/>
    <w:tmpl w:val="022CA978"/>
    <w:lvl w:ilvl="0" w:tplc="E402E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27752C"/>
    <w:multiLevelType w:val="hybridMultilevel"/>
    <w:tmpl w:val="8008489E"/>
    <w:lvl w:ilvl="0" w:tplc="5E6E3FA2">
      <w:start w:val="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223050D7"/>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nsid w:val="24C3149C"/>
    <w:multiLevelType w:val="hybridMultilevel"/>
    <w:tmpl w:val="EBFCBED2"/>
    <w:lvl w:ilvl="0" w:tplc="735059EA">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A08408F"/>
    <w:multiLevelType w:val="hybridMultilevel"/>
    <w:tmpl w:val="382C71AC"/>
    <w:lvl w:ilvl="0" w:tplc="F55A431E">
      <w:start w:val="2"/>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nsid w:val="2EF36A81"/>
    <w:multiLevelType w:val="multilevel"/>
    <w:tmpl w:val="59962A90"/>
    <w:styleLink w:val="a"/>
    <w:lvl w:ilvl="0">
      <w:start w:val="1"/>
      <w:numFmt w:val="decimal"/>
      <w:lvlText w:val="%1"/>
      <w:lvlJc w:val="left"/>
      <w:pPr>
        <w:tabs>
          <w:tab w:val="num" w:pos="851"/>
        </w:tabs>
        <w:ind w:left="851" w:hanging="851"/>
      </w:pPr>
      <w:rPr>
        <w:rFonts w:ascii="Times New Roman" w:hAnsi="Times New Roman" w:cs="Times New Roman" w:hint="default"/>
        <w:b/>
        <w:i w:val="0"/>
        <w:color w:val="auto"/>
        <w:sz w:val="24"/>
        <w:szCs w:val="24"/>
      </w:rPr>
    </w:lvl>
    <w:lvl w:ilvl="1">
      <w:start w:val="1"/>
      <w:numFmt w:val="decimal"/>
      <w:lvlText w:val="%1.%2"/>
      <w:lvlJc w:val="left"/>
      <w:pPr>
        <w:tabs>
          <w:tab w:val="num" w:pos="851"/>
        </w:tabs>
        <w:ind w:left="851" w:hanging="851"/>
      </w:pPr>
      <w:rPr>
        <w:rFonts w:cs="Times New Roman" w:hint="default"/>
        <w:b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F4B142F"/>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3207664E"/>
    <w:multiLevelType w:val="multilevel"/>
    <w:tmpl w:val="CFACB174"/>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2">
    <w:nsid w:val="36797AAF"/>
    <w:multiLevelType w:val="multilevel"/>
    <w:tmpl w:val="BCACB736"/>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bullet"/>
      <w:pStyle w:val="Heading4"/>
      <w:lvlText w:val=""/>
      <w:lvlJc w:val="left"/>
      <w:pPr>
        <w:ind w:left="864" w:hanging="864"/>
      </w:pPr>
      <w:rPr>
        <w:rFonts w:ascii="Symbol" w:hAnsi="Symbol" w:hint="default"/>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3">
    <w:nsid w:val="39A10D2B"/>
    <w:multiLevelType w:val="multilevel"/>
    <w:tmpl w:val="E5860CD8"/>
    <w:lvl w:ilvl="0">
      <w:start w:val="1"/>
      <w:numFmt w:val="decimal"/>
      <w:lvlText w:val="%1."/>
      <w:lvlJc w:val="left"/>
      <w:pPr>
        <w:ind w:left="1260" w:hanging="405"/>
      </w:pPr>
      <w:rPr>
        <w:rFonts w:cs="Times New Roman" w:hint="default"/>
      </w:rPr>
    </w:lvl>
    <w:lvl w:ilvl="1">
      <w:start w:val="1"/>
      <w:numFmt w:val="decimal"/>
      <w:isLgl/>
      <w:lvlText w:val="%1.%2."/>
      <w:lvlJc w:val="left"/>
      <w:pPr>
        <w:ind w:left="1712" w:hanging="720"/>
      </w:pPr>
      <w:rPr>
        <w:rFonts w:cs="Times New Roman" w:hint="default"/>
      </w:rPr>
    </w:lvl>
    <w:lvl w:ilvl="2">
      <w:start w:val="1"/>
      <w:numFmt w:val="decimal"/>
      <w:isLgl/>
      <w:lvlText w:val="%1.%2.%3."/>
      <w:lvlJc w:val="left"/>
      <w:pPr>
        <w:ind w:left="1849" w:hanging="720"/>
      </w:pPr>
      <w:rPr>
        <w:rFonts w:cs="Times New Roman" w:hint="default"/>
      </w:rPr>
    </w:lvl>
    <w:lvl w:ilvl="3">
      <w:start w:val="1"/>
      <w:numFmt w:val="decimal"/>
      <w:isLgl/>
      <w:lvlText w:val="%1.%2.%3.%4."/>
      <w:lvlJc w:val="left"/>
      <w:pPr>
        <w:ind w:left="2346" w:hanging="1080"/>
      </w:pPr>
      <w:rPr>
        <w:rFonts w:cs="Times New Roman" w:hint="default"/>
      </w:rPr>
    </w:lvl>
    <w:lvl w:ilvl="4">
      <w:start w:val="1"/>
      <w:numFmt w:val="decimal"/>
      <w:isLgl/>
      <w:lvlText w:val="%1.%2.%3.%4.%5."/>
      <w:lvlJc w:val="left"/>
      <w:pPr>
        <w:ind w:left="2483" w:hanging="1080"/>
      </w:pPr>
      <w:rPr>
        <w:rFonts w:cs="Times New Roman" w:hint="default"/>
      </w:rPr>
    </w:lvl>
    <w:lvl w:ilvl="5">
      <w:start w:val="1"/>
      <w:numFmt w:val="decimal"/>
      <w:isLgl/>
      <w:lvlText w:val="%1.%2.%3.%4.%5.%6."/>
      <w:lvlJc w:val="left"/>
      <w:pPr>
        <w:ind w:left="2980" w:hanging="1440"/>
      </w:pPr>
      <w:rPr>
        <w:rFonts w:cs="Times New Roman" w:hint="default"/>
      </w:rPr>
    </w:lvl>
    <w:lvl w:ilvl="6">
      <w:start w:val="1"/>
      <w:numFmt w:val="decimal"/>
      <w:isLgl/>
      <w:lvlText w:val="%1.%2.%3.%4.%5.%6.%7."/>
      <w:lvlJc w:val="left"/>
      <w:pPr>
        <w:ind w:left="3477" w:hanging="1800"/>
      </w:pPr>
      <w:rPr>
        <w:rFonts w:cs="Times New Roman" w:hint="default"/>
      </w:rPr>
    </w:lvl>
    <w:lvl w:ilvl="7">
      <w:start w:val="1"/>
      <w:numFmt w:val="decimal"/>
      <w:isLgl/>
      <w:lvlText w:val="%1.%2.%3.%4.%5.%6.%7.%8."/>
      <w:lvlJc w:val="left"/>
      <w:pPr>
        <w:ind w:left="3614" w:hanging="1800"/>
      </w:pPr>
      <w:rPr>
        <w:rFonts w:cs="Times New Roman" w:hint="default"/>
      </w:rPr>
    </w:lvl>
    <w:lvl w:ilvl="8">
      <w:start w:val="1"/>
      <w:numFmt w:val="decimal"/>
      <w:isLgl/>
      <w:lvlText w:val="%1.%2.%3.%4.%5.%6.%7.%8.%9."/>
      <w:lvlJc w:val="left"/>
      <w:pPr>
        <w:ind w:left="4111" w:hanging="2160"/>
      </w:pPr>
      <w:rPr>
        <w:rFonts w:cs="Times New Roman" w:hint="default"/>
      </w:rPr>
    </w:lvl>
  </w:abstractNum>
  <w:abstractNum w:abstractNumId="14">
    <w:nsid w:val="3F821460"/>
    <w:multiLevelType w:val="multilevel"/>
    <w:tmpl w:val="A4E80232"/>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
    <w:nsid w:val="469208ED"/>
    <w:multiLevelType w:val="hybridMultilevel"/>
    <w:tmpl w:val="5BC28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9EE6B7E"/>
    <w:multiLevelType w:val="multilevel"/>
    <w:tmpl w:val="EDC424A6"/>
    <w:lvl w:ilvl="0">
      <w:start w:val="1"/>
      <w:numFmt w:val="decimal"/>
      <w:pStyle w:val="a0"/>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4"/>
        <w:szCs w:val="24"/>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nsid w:val="541C736B"/>
    <w:multiLevelType w:val="multilevel"/>
    <w:tmpl w:val="50EA701A"/>
    <w:lvl w:ilvl="0">
      <w:start w:val="1"/>
      <w:numFmt w:val="decimal"/>
      <w:lvlText w:val="%1"/>
      <w:lvlJc w:val="left"/>
      <w:pPr>
        <w:ind w:left="1141" w:hanging="432"/>
      </w:pPr>
      <w:rPr>
        <w:rFonts w:cs="Times New Roman"/>
      </w:r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lvlText w:val="%1.%2.%3"/>
      <w:lvlJc w:val="left"/>
      <w:pPr>
        <w:ind w:left="1145" w:hanging="72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8">
    <w:nsid w:val="54A636E3"/>
    <w:multiLevelType w:val="multilevel"/>
    <w:tmpl w:val="0AD84C46"/>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56C80C15"/>
    <w:multiLevelType w:val="multilevel"/>
    <w:tmpl w:val="209A217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0">
    <w:nsid w:val="5AE66AB3"/>
    <w:multiLevelType w:val="multilevel"/>
    <w:tmpl w:val="8ACE93B6"/>
    <w:lvl w:ilvl="0">
      <w:start w:val="1"/>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nsid w:val="5B587F88"/>
    <w:multiLevelType w:val="multilevel"/>
    <w:tmpl w:val="71A894D0"/>
    <w:lvl w:ilvl="0">
      <w:start w:val="5"/>
      <w:numFmt w:val="decimal"/>
      <w:lvlText w:val="%1."/>
      <w:lvlJc w:val="left"/>
      <w:pPr>
        <w:ind w:left="432" w:hanging="432"/>
      </w:pPr>
      <w:rPr>
        <w:rFonts w:cs="Times New Roman" w:hint="default"/>
      </w:rPr>
    </w:lvl>
    <w:lvl w:ilvl="1">
      <w:start w:val="3"/>
      <w:numFmt w:val="decimal"/>
      <w:lvlText w:val="%1.%2"/>
      <w:lvlJc w:val="left"/>
      <w:pPr>
        <w:ind w:left="576" w:hanging="576"/>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2">
    <w:nsid w:val="5D374F73"/>
    <w:multiLevelType w:val="multilevel"/>
    <w:tmpl w:val="2FD8F492"/>
    <w:lvl w:ilvl="0">
      <w:start w:val="5"/>
      <w:numFmt w:val="decimal"/>
      <w:lvlText w:val="%1."/>
      <w:lvlJc w:val="left"/>
      <w:pPr>
        <w:ind w:left="432" w:hanging="432"/>
      </w:pPr>
      <w:rPr>
        <w:rFonts w:cs="Times New Roman" w:hint="default"/>
      </w:rPr>
    </w:lvl>
    <w:lvl w:ilvl="1">
      <w:start w:val="3"/>
      <w:numFmt w:val="decimal"/>
      <w:lvlText w:val="%1.%2"/>
      <w:lvlJc w:val="left"/>
      <w:pPr>
        <w:ind w:left="1711"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3">
    <w:nsid w:val="6F4F01B4"/>
    <w:multiLevelType w:val="hybridMultilevel"/>
    <w:tmpl w:val="017C4E08"/>
    <w:lvl w:ilvl="0" w:tplc="D398FDF2">
      <w:start w:val="5"/>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F5B52EF"/>
    <w:multiLevelType w:val="multilevel"/>
    <w:tmpl w:val="D4987E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71B56E88"/>
    <w:multiLevelType w:val="hybridMultilevel"/>
    <w:tmpl w:val="381E550A"/>
    <w:lvl w:ilvl="0" w:tplc="6C1CF882">
      <w:start w:val="1"/>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nsid w:val="74D57117"/>
    <w:multiLevelType w:val="hybridMultilevel"/>
    <w:tmpl w:val="AB4E85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6671635"/>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8">
    <w:nsid w:val="7CF10CE9"/>
    <w:multiLevelType w:val="hybridMultilevel"/>
    <w:tmpl w:val="0ABAC9A6"/>
    <w:lvl w:ilvl="0" w:tplc="0422000F">
      <w:start w:val="1"/>
      <w:numFmt w:val="decimal"/>
      <w:lvlText w:val="%1."/>
      <w:lvlJc w:val="left"/>
      <w:pPr>
        <w:ind w:left="1570" w:hanging="360"/>
      </w:pPr>
      <w:rPr>
        <w:rFonts w:cs="Times New Roman"/>
      </w:rPr>
    </w:lvl>
    <w:lvl w:ilvl="1" w:tplc="04220019" w:tentative="1">
      <w:start w:val="1"/>
      <w:numFmt w:val="lowerLetter"/>
      <w:lvlText w:val="%2."/>
      <w:lvlJc w:val="left"/>
      <w:pPr>
        <w:ind w:left="2290" w:hanging="360"/>
      </w:pPr>
      <w:rPr>
        <w:rFonts w:cs="Times New Roman"/>
      </w:rPr>
    </w:lvl>
    <w:lvl w:ilvl="2" w:tplc="0422001B" w:tentative="1">
      <w:start w:val="1"/>
      <w:numFmt w:val="lowerRoman"/>
      <w:lvlText w:val="%3."/>
      <w:lvlJc w:val="right"/>
      <w:pPr>
        <w:ind w:left="3010" w:hanging="180"/>
      </w:pPr>
      <w:rPr>
        <w:rFonts w:cs="Times New Roman"/>
      </w:rPr>
    </w:lvl>
    <w:lvl w:ilvl="3" w:tplc="0422000F" w:tentative="1">
      <w:start w:val="1"/>
      <w:numFmt w:val="decimal"/>
      <w:lvlText w:val="%4."/>
      <w:lvlJc w:val="left"/>
      <w:pPr>
        <w:ind w:left="3730" w:hanging="360"/>
      </w:pPr>
      <w:rPr>
        <w:rFonts w:cs="Times New Roman"/>
      </w:rPr>
    </w:lvl>
    <w:lvl w:ilvl="4" w:tplc="04220019" w:tentative="1">
      <w:start w:val="1"/>
      <w:numFmt w:val="lowerLetter"/>
      <w:lvlText w:val="%5."/>
      <w:lvlJc w:val="left"/>
      <w:pPr>
        <w:ind w:left="4450" w:hanging="360"/>
      </w:pPr>
      <w:rPr>
        <w:rFonts w:cs="Times New Roman"/>
      </w:rPr>
    </w:lvl>
    <w:lvl w:ilvl="5" w:tplc="0422001B" w:tentative="1">
      <w:start w:val="1"/>
      <w:numFmt w:val="lowerRoman"/>
      <w:lvlText w:val="%6."/>
      <w:lvlJc w:val="right"/>
      <w:pPr>
        <w:ind w:left="5170" w:hanging="180"/>
      </w:pPr>
      <w:rPr>
        <w:rFonts w:cs="Times New Roman"/>
      </w:rPr>
    </w:lvl>
    <w:lvl w:ilvl="6" w:tplc="0422000F" w:tentative="1">
      <w:start w:val="1"/>
      <w:numFmt w:val="decimal"/>
      <w:lvlText w:val="%7."/>
      <w:lvlJc w:val="left"/>
      <w:pPr>
        <w:ind w:left="5890" w:hanging="360"/>
      </w:pPr>
      <w:rPr>
        <w:rFonts w:cs="Times New Roman"/>
      </w:rPr>
    </w:lvl>
    <w:lvl w:ilvl="7" w:tplc="04220019" w:tentative="1">
      <w:start w:val="1"/>
      <w:numFmt w:val="lowerLetter"/>
      <w:lvlText w:val="%8."/>
      <w:lvlJc w:val="left"/>
      <w:pPr>
        <w:ind w:left="6610" w:hanging="360"/>
      </w:pPr>
      <w:rPr>
        <w:rFonts w:cs="Times New Roman"/>
      </w:rPr>
    </w:lvl>
    <w:lvl w:ilvl="8" w:tplc="0422001B" w:tentative="1">
      <w:start w:val="1"/>
      <w:numFmt w:val="lowerRoman"/>
      <w:lvlText w:val="%9."/>
      <w:lvlJc w:val="right"/>
      <w:pPr>
        <w:ind w:left="7330" w:hanging="180"/>
      </w:pPr>
      <w:rPr>
        <w:rFonts w:cs="Times New Roman"/>
      </w:rPr>
    </w:lvl>
  </w:abstractNum>
  <w:abstractNum w:abstractNumId="29">
    <w:nsid w:val="7F123B4D"/>
    <w:multiLevelType w:val="hybridMultilevel"/>
    <w:tmpl w:val="DBFCF3E0"/>
    <w:lvl w:ilvl="0" w:tplc="D256D12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17"/>
    <w:lvlOverride w:ilvl="0">
      <w:startOverride w:val="4"/>
    </w:lvlOverride>
    <w:lvlOverride w:ilvl="1">
      <w:startOverride w:val="49"/>
    </w:lvlOverride>
  </w:num>
  <w:num w:numId="4">
    <w:abstractNumId w:val="26"/>
  </w:num>
  <w:num w:numId="5">
    <w:abstractNumId w:val="15"/>
  </w:num>
  <w:num w:numId="6">
    <w:abstractNumId w:val="6"/>
  </w:num>
  <w:num w:numId="7">
    <w:abstractNumId w:val="10"/>
  </w:num>
  <w:num w:numId="8">
    <w:abstractNumId w:val="27"/>
  </w:num>
  <w:num w:numId="9">
    <w:abstractNumId w:val="18"/>
  </w:num>
  <w:num w:numId="10">
    <w:abstractNumId w:val="19"/>
  </w:num>
  <w:num w:numId="11">
    <w:abstractNumId w:val="0"/>
  </w:num>
  <w:num w:numId="12">
    <w:abstractNumId w:val="11"/>
  </w:num>
  <w:num w:numId="13">
    <w:abstractNumId w:val="14"/>
  </w:num>
  <w:num w:numId="14">
    <w:abstractNumId w:val="22"/>
  </w:num>
  <w:num w:numId="15">
    <w:abstractNumId w:val="7"/>
  </w:num>
  <w:num w:numId="16">
    <w:abstractNumId w:val="23"/>
  </w:num>
  <w:num w:numId="17">
    <w:abstractNumId w:val="21"/>
  </w:num>
  <w:num w:numId="18">
    <w:abstractNumId w:val="1"/>
  </w:num>
  <w:num w:numId="19">
    <w:abstractNumId w:val="20"/>
  </w:num>
  <w:num w:numId="20">
    <w:abstractNumId w:val="4"/>
  </w:num>
  <w:num w:numId="21">
    <w:abstractNumId w:val="2"/>
  </w:num>
  <w:num w:numId="22">
    <w:abstractNumId w:val="12"/>
  </w:num>
  <w:num w:numId="23">
    <w:abstractNumId w:val="17"/>
  </w:num>
  <w:num w:numId="24">
    <w:abstractNumId w:val="16"/>
  </w:num>
  <w:num w:numId="25">
    <w:abstractNumId w:val="9"/>
  </w:num>
  <w:num w:numId="26">
    <w:abstractNumId w:val="3"/>
    <w:lvlOverride w:ilvl="0">
      <w:lvl w:ilvl="0">
        <w:start w:val="1"/>
        <w:numFmt w:val="decimal"/>
        <w:lvlText w:val="%1"/>
        <w:lvlJc w:val="left"/>
        <w:pPr>
          <w:tabs>
            <w:tab w:val="num" w:pos="851"/>
          </w:tabs>
          <w:ind w:left="851" w:hanging="851"/>
        </w:pPr>
        <w:rPr>
          <w:rFonts w:ascii="Times New Roman" w:hAnsi="Times New Roman" w:cs="Times New Roman" w:hint="default"/>
          <w:b/>
          <w:i w:val="0"/>
          <w:color w:val="auto"/>
          <w:sz w:val="24"/>
          <w:szCs w:val="24"/>
        </w:rPr>
      </w:lvl>
    </w:lvlOverride>
    <w:lvlOverride w:ilvl="1">
      <w:lvl w:ilvl="1">
        <w:start w:val="1"/>
        <w:numFmt w:val="decimal"/>
        <w:lvlText w:val="%1.%2"/>
        <w:lvlJc w:val="left"/>
        <w:pPr>
          <w:tabs>
            <w:tab w:val="num" w:pos="851"/>
          </w:tabs>
          <w:ind w:left="851" w:hanging="851"/>
        </w:pPr>
        <w:rPr>
          <w:rFonts w:cs="Times New Roman" w:hint="default"/>
          <w:b w:val="0"/>
          <w:i w:val="0"/>
          <w:color w:val="auto"/>
        </w:rPr>
      </w:lvl>
    </w:lvlOverride>
  </w:num>
  <w:num w:numId="27">
    <w:abstractNumId w:val="28"/>
  </w:num>
  <w:num w:numId="28">
    <w:abstractNumId w:val="13"/>
  </w:num>
  <w:num w:numId="29">
    <w:abstractNumId w:val="17"/>
  </w:num>
  <w:num w:numId="30">
    <w:abstractNumId w:val="17"/>
    <w:lvlOverride w:ilvl="0">
      <w:startOverride w:val="1"/>
    </w:lvlOverride>
    <w:lvlOverride w:ilvl="1">
      <w:startOverride w:val="13"/>
    </w:lvlOverride>
  </w:num>
  <w:num w:numId="31">
    <w:abstractNumId w:val="8"/>
  </w:num>
  <w:num w:numId="32">
    <w:abstractNumId w:val="24"/>
  </w:num>
  <w:num w:numId="33">
    <w:abstractNumId w:val="5"/>
  </w:num>
  <w:num w:numId="34">
    <w:abstractNumId w:val="25"/>
  </w:num>
  <w:num w:numId="35">
    <w:abstractNumId w:val="17"/>
    <w:lvlOverride w:ilvl="0">
      <w:startOverride w:val="4"/>
    </w:lvlOverride>
    <w:lvlOverride w:ilvl="1">
      <w:startOverride w:val="15"/>
    </w:lvlOverride>
    <w:lvlOverride w:ilvl="2">
      <w:startOverride w:val="2"/>
    </w:lvlOverride>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D23"/>
    <w:rsid w:val="00000200"/>
    <w:rsid w:val="0000094F"/>
    <w:rsid w:val="00010D7F"/>
    <w:rsid w:val="00012581"/>
    <w:rsid w:val="000145A9"/>
    <w:rsid w:val="000227A4"/>
    <w:rsid w:val="000250B6"/>
    <w:rsid w:val="000269FE"/>
    <w:rsid w:val="0003530A"/>
    <w:rsid w:val="000368F3"/>
    <w:rsid w:val="00037080"/>
    <w:rsid w:val="00040443"/>
    <w:rsid w:val="00041097"/>
    <w:rsid w:val="000420E9"/>
    <w:rsid w:val="000504D5"/>
    <w:rsid w:val="000519F8"/>
    <w:rsid w:val="00054D11"/>
    <w:rsid w:val="00065F63"/>
    <w:rsid w:val="00085163"/>
    <w:rsid w:val="0009091D"/>
    <w:rsid w:val="00096262"/>
    <w:rsid w:val="000A2F3A"/>
    <w:rsid w:val="000A3B59"/>
    <w:rsid w:val="000B2696"/>
    <w:rsid w:val="000B5DAE"/>
    <w:rsid w:val="000B798F"/>
    <w:rsid w:val="000C24AA"/>
    <w:rsid w:val="000C4994"/>
    <w:rsid w:val="000D048B"/>
    <w:rsid w:val="000D0E01"/>
    <w:rsid w:val="000D7702"/>
    <w:rsid w:val="000E063D"/>
    <w:rsid w:val="000E14E5"/>
    <w:rsid w:val="000E6C85"/>
    <w:rsid w:val="000E75AE"/>
    <w:rsid w:val="000F3D38"/>
    <w:rsid w:val="000F7115"/>
    <w:rsid w:val="00104872"/>
    <w:rsid w:val="00107D2E"/>
    <w:rsid w:val="00116C87"/>
    <w:rsid w:val="00120DCE"/>
    <w:rsid w:val="00124622"/>
    <w:rsid w:val="001328D5"/>
    <w:rsid w:val="00134DF8"/>
    <w:rsid w:val="0014037F"/>
    <w:rsid w:val="00145361"/>
    <w:rsid w:val="00146FE7"/>
    <w:rsid w:val="001523D8"/>
    <w:rsid w:val="0015615E"/>
    <w:rsid w:val="001603C6"/>
    <w:rsid w:val="0016202A"/>
    <w:rsid w:val="00162C46"/>
    <w:rsid w:val="00167AE4"/>
    <w:rsid w:val="0017238A"/>
    <w:rsid w:val="00172823"/>
    <w:rsid w:val="00175A6C"/>
    <w:rsid w:val="001777A2"/>
    <w:rsid w:val="00177D42"/>
    <w:rsid w:val="00181E35"/>
    <w:rsid w:val="00181EC8"/>
    <w:rsid w:val="0018219A"/>
    <w:rsid w:val="0018331E"/>
    <w:rsid w:val="001914EE"/>
    <w:rsid w:val="001A0A10"/>
    <w:rsid w:val="001A4E40"/>
    <w:rsid w:val="001A4F3A"/>
    <w:rsid w:val="001A6D26"/>
    <w:rsid w:val="001B04B2"/>
    <w:rsid w:val="001B2023"/>
    <w:rsid w:val="001B7342"/>
    <w:rsid w:val="001C27F2"/>
    <w:rsid w:val="001C3099"/>
    <w:rsid w:val="001C7012"/>
    <w:rsid w:val="001D3001"/>
    <w:rsid w:val="001D4687"/>
    <w:rsid w:val="001D5C57"/>
    <w:rsid w:val="001E122F"/>
    <w:rsid w:val="001E1E94"/>
    <w:rsid w:val="001E5D4D"/>
    <w:rsid w:val="001F053B"/>
    <w:rsid w:val="0021051F"/>
    <w:rsid w:val="002108E9"/>
    <w:rsid w:val="00213932"/>
    <w:rsid w:val="00214129"/>
    <w:rsid w:val="0021547B"/>
    <w:rsid w:val="002157D5"/>
    <w:rsid w:val="00216C69"/>
    <w:rsid w:val="0022451A"/>
    <w:rsid w:val="002257CA"/>
    <w:rsid w:val="00225F44"/>
    <w:rsid w:val="00230E31"/>
    <w:rsid w:val="00237E60"/>
    <w:rsid w:val="002426F5"/>
    <w:rsid w:val="00245C07"/>
    <w:rsid w:val="00251B38"/>
    <w:rsid w:val="0025363D"/>
    <w:rsid w:val="00256ADB"/>
    <w:rsid w:val="002602EE"/>
    <w:rsid w:val="00262532"/>
    <w:rsid w:val="00263AB1"/>
    <w:rsid w:val="002645CF"/>
    <w:rsid w:val="00264F81"/>
    <w:rsid w:val="00264FAD"/>
    <w:rsid w:val="00265026"/>
    <w:rsid w:val="002664DC"/>
    <w:rsid w:val="00273A17"/>
    <w:rsid w:val="002772F9"/>
    <w:rsid w:val="002774FB"/>
    <w:rsid w:val="00284DCA"/>
    <w:rsid w:val="002856B0"/>
    <w:rsid w:val="00285AA4"/>
    <w:rsid w:val="0029045F"/>
    <w:rsid w:val="00290E08"/>
    <w:rsid w:val="00294795"/>
    <w:rsid w:val="00295DC5"/>
    <w:rsid w:val="00296D93"/>
    <w:rsid w:val="002A18F7"/>
    <w:rsid w:val="002B2210"/>
    <w:rsid w:val="002B2CB9"/>
    <w:rsid w:val="002B2CCE"/>
    <w:rsid w:val="002C1C15"/>
    <w:rsid w:val="002C3E5E"/>
    <w:rsid w:val="002C5162"/>
    <w:rsid w:val="002D118D"/>
    <w:rsid w:val="002D3B5D"/>
    <w:rsid w:val="002D5628"/>
    <w:rsid w:val="002E1BCD"/>
    <w:rsid w:val="002E74BE"/>
    <w:rsid w:val="002E7695"/>
    <w:rsid w:val="002F2A17"/>
    <w:rsid w:val="002F65FF"/>
    <w:rsid w:val="00305F2A"/>
    <w:rsid w:val="00310F3C"/>
    <w:rsid w:val="00311947"/>
    <w:rsid w:val="0032109D"/>
    <w:rsid w:val="00321826"/>
    <w:rsid w:val="00321D14"/>
    <w:rsid w:val="00324A29"/>
    <w:rsid w:val="00334FBD"/>
    <w:rsid w:val="00335397"/>
    <w:rsid w:val="00355782"/>
    <w:rsid w:val="00357B00"/>
    <w:rsid w:val="003620A2"/>
    <w:rsid w:val="00382CD1"/>
    <w:rsid w:val="003876ED"/>
    <w:rsid w:val="00391CE7"/>
    <w:rsid w:val="00393C7B"/>
    <w:rsid w:val="00396F58"/>
    <w:rsid w:val="003A7574"/>
    <w:rsid w:val="003B75C5"/>
    <w:rsid w:val="003C02EE"/>
    <w:rsid w:val="003C2A9F"/>
    <w:rsid w:val="003C2B62"/>
    <w:rsid w:val="003C336D"/>
    <w:rsid w:val="003C4EC7"/>
    <w:rsid w:val="003C5603"/>
    <w:rsid w:val="003C5A28"/>
    <w:rsid w:val="003C6453"/>
    <w:rsid w:val="003C6892"/>
    <w:rsid w:val="003D164E"/>
    <w:rsid w:val="003D4573"/>
    <w:rsid w:val="003D4646"/>
    <w:rsid w:val="003D61E2"/>
    <w:rsid w:val="003D7778"/>
    <w:rsid w:val="003E4D23"/>
    <w:rsid w:val="003F2FAF"/>
    <w:rsid w:val="00400A8B"/>
    <w:rsid w:val="0040574D"/>
    <w:rsid w:val="004120DB"/>
    <w:rsid w:val="00415D13"/>
    <w:rsid w:val="00424AFF"/>
    <w:rsid w:val="00430E96"/>
    <w:rsid w:val="0043287D"/>
    <w:rsid w:val="00442701"/>
    <w:rsid w:val="00452F47"/>
    <w:rsid w:val="00453B20"/>
    <w:rsid w:val="00453B45"/>
    <w:rsid w:val="00453CF8"/>
    <w:rsid w:val="0045452D"/>
    <w:rsid w:val="004609F6"/>
    <w:rsid w:val="0046208F"/>
    <w:rsid w:val="00466B28"/>
    <w:rsid w:val="00466F5B"/>
    <w:rsid w:val="00471974"/>
    <w:rsid w:val="00471F64"/>
    <w:rsid w:val="00476DD7"/>
    <w:rsid w:val="00477CF1"/>
    <w:rsid w:val="00480109"/>
    <w:rsid w:val="0048054F"/>
    <w:rsid w:val="00481006"/>
    <w:rsid w:val="0049169C"/>
    <w:rsid w:val="00492484"/>
    <w:rsid w:val="00493AB6"/>
    <w:rsid w:val="004A1F6D"/>
    <w:rsid w:val="004B0083"/>
    <w:rsid w:val="004B5F2B"/>
    <w:rsid w:val="004C7FE9"/>
    <w:rsid w:val="004D42CF"/>
    <w:rsid w:val="004D5984"/>
    <w:rsid w:val="004D5A6E"/>
    <w:rsid w:val="004D7061"/>
    <w:rsid w:val="004E0E44"/>
    <w:rsid w:val="004E1EE6"/>
    <w:rsid w:val="004E7A75"/>
    <w:rsid w:val="004F2756"/>
    <w:rsid w:val="004F3395"/>
    <w:rsid w:val="004F4DCC"/>
    <w:rsid w:val="005001DE"/>
    <w:rsid w:val="00501259"/>
    <w:rsid w:val="00511CF0"/>
    <w:rsid w:val="00524F52"/>
    <w:rsid w:val="00525DAC"/>
    <w:rsid w:val="00532E4E"/>
    <w:rsid w:val="005374CE"/>
    <w:rsid w:val="005537AD"/>
    <w:rsid w:val="00557220"/>
    <w:rsid w:val="005651A9"/>
    <w:rsid w:val="00571CAA"/>
    <w:rsid w:val="005725EA"/>
    <w:rsid w:val="005754F8"/>
    <w:rsid w:val="00577499"/>
    <w:rsid w:val="00577E42"/>
    <w:rsid w:val="00581030"/>
    <w:rsid w:val="00582E37"/>
    <w:rsid w:val="00583240"/>
    <w:rsid w:val="005835D1"/>
    <w:rsid w:val="00584962"/>
    <w:rsid w:val="0059479A"/>
    <w:rsid w:val="005A194C"/>
    <w:rsid w:val="005A1E7C"/>
    <w:rsid w:val="005A2937"/>
    <w:rsid w:val="005B32F2"/>
    <w:rsid w:val="005B6583"/>
    <w:rsid w:val="005C01B3"/>
    <w:rsid w:val="005C11B9"/>
    <w:rsid w:val="005D056D"/>
    <w:rsid w:val="005D07A0"/>
    <w:rsid w:val="005D57FF"/>
    <w:rsid w:val="005E3428"/>
    <w:rsid w:val="005F2ED5"/>
    <w:rsid w:val="005F2EF8"/>
    <w:rsid w:val="005F4BCA"/>
    <w:rsid w:val="005F6CCB"/>
    <w:rsid w:val="005F7A89"/>
    <w:rsid w:val="00613E6F"/>
    <w:rsid w:val="00622A80"/>
    <w:rsid w:val="0062723F"/>
    <w:rsid w:val="0063288B"/>
    <w:rsid w:val="0063527C"/>
    <w:rsid w:val="006404EE"/>
    <w:rsid w:val="00642110"/>
    <w:rsid w:val="00642298"/>
    <w:rsid w:val="00643F8F"/>
    <w:rsid w:val="00645F6F"/>
    <w:rsid w:val="00650889"/>
    <w:rsid w:val="00653D6A"/>
    <w:rsid w:val="00656909"/>
    <w:rsid w:val="00661607"/>
    <w:rsid w:val="00667CF0"/>
    <w:rsid w:val="006817B9"/>
    <w:rsid w:val="00691909"/>
    <w:rsid w:val="006A7631"/>
    <w:rsid w:val="006B2598"/>
    <w:rsid w:val="006B5463"/>
    <w:rsid w:val="006C0C8C"/>
    <w:rsid w:val="006C52FE"/>
    <w:rsid w:val="006D140B"/>
    <w:rsid w:val="006D2794"/>
    <w:rsid w:val="006E231B"/>
    <w:rsid w:val="006E2D82"/>
    <w:rsid w:val="006F04D8"/>
    <w:rsid w:val="006F21DF"/>
    <w:rsid w:val="006F4E37"/>
    <w:rsid w:val="006F7E4D"/>
    <w:rsid w:val="007034EC"/>
    <w:rsid w:val="0071085F"/>
    <w:rsid w:val="00711C0C"/>
    <w:rsid w:val="00716644"/>
    <w:rsid w:val="00717105"/>
    <w:rsid w:val="0072073B"/>
    <w:rsid w:val="007419AA"/>
    <w:rsid w:val="00744D94"/>
    <w:rsid w:val="00746EF6"/>
    <w:rsid w:val="0075127C"/>
    <w:rsid w:val="00760FA9"/>
    <w:rsid w:val="0076133B"/>
    <w:rsid w:val="00767EFC"/>
    <w:rsid w:val="00777C05"/>
    <w:rsid w:val="00787A96"/>
    <w:rsid w:val="00794535"/>
    <w:rsid w:val="00797273"/>
    <w:rsid w:val="007A60C0"/>
    <w:rsid w:val="007B1594"/>
    <w:rsid w:val="007B1FD0"/>
    <w:rsid w:val="007C0E10"/>
    <w:rsid w:val="007C1918"/>
    <w:rsid w:val="007C75CF"/>
    <w:rsid w:val="007D0561"/>
    <w:rsid w:val="007D5DCF"/>
    <w:rsid w:val="007D7F90"/>
    <w:rsid w:val="007E5F0F"/>
    <w:rsid w:val="007F55CD"/>
    <w:rsid w:val="008039CE"/>
    <w:rsid w:val="0080505F"/>
    <w:rsid w:val="0080630E"/>
    <w:rsid w:val="00807AE3"/>
    <w:rsid w:val="00813E33"/>
    <w:rsid w:val="00816D28"/>
    <w:rsid w:val="0082338E"/>
    <w:rsid w:val="008308DA"/>
    <w:rsid w:val="008318C1"/>
    <w:rsid w:val="0083316F"/>
    <w:rsid w:val="00835BFD"/>
    <w:rsid w:val="00837205"/>
    <w:rsid w:val="00843BD7"/>
    <w:rsid w:val="00844FA4"/>
    <w:rsid w:val="008453C1"/>
    <w:rsid w:val="0084593D"/>
    <w:rsid w:val="0084612C"/>
    <w:rsid w:val="00846A3A"/>
    <w:rsid w:val="00851A0F"/>
    <w:rsid w:val="008520CA"/>
    <w:rsid w:val="008547B9"/>
    <w:rsid w:val="00862FD9"/>
    <w:rsid w:val="008641F0"/>
    <w:rsid w:val="00866664"/>
    <w:rsid w:val="0086728A"/>
    <w:rsid w:val="00867386"/>
    <w:rsid w:val="008732A7"/>
    <w:rsid w:val="008803C8"/>
    <w:rsid w:val="008934F3"/>
    <w:rsid w:val="00893805"/>
    <w:rsid w:val="008938A3"/>
    <w:rsid w:val="00894816"/>
    <w:rsid w:val="008B3BEC"/>
    <w:rsid w:val="008B418F"/>
    <w:rsid w:val="008B58B7"/>
    <w:rsid w:val="008C10C0"/>
    <w:rsid w:val="008C2B45"/>
    <w:rsid w:val="008C35F6"/>
    <w:rsid w:val="008D561A"/>
    <w:rsid w:val="008D631C"/>
    <w:rsid w:val="008D7737"/>
    <w:rsid w:val="008E0DAD"/>
    <w:rsid w:val="008E3D09"/>
    <w:rsid w:val="008E4730"/>
    <w:rsid w:val="008E5115"/>
    <w:rsid w:val="008F377C"/>
    <w:rsid w:val="008F5921"/>
    <w:rsid w:val="0091299F"/>
    <w:rsid w:val="00917B85"/>
    <w:rsid w:val="00920101"/>
    <w:rsid w:val="009231E1"/>
    <w:rsid w:val="00926A06"/>
    <w:rsid w:val="0093098D"/>
    <w:rsid w:val="0094497C"/>
    <w:rsid w:val="00950C25"/>
    <w:rsid w:val="009670B3"/>
    <w:rsid w:val="00972265"/>
    <w:rsid w:val="0098529B"/>
    <w:rsid w:val="00985E94"/>
    <w:rsid w:val="00990B1F"/>
    <w:rsid w:val="00997807"/>
    <w:rsid w:val="009A6F8A"/>
    <w:rsid w:val="009A7EF4"/>
    <w:rsid w:val="009B5BC2"/>
    <w:rsid w:val="009C29EC"/>
    <w:rsid w:val="009F1A38"/>
    <w:rsid w:val="009F3974"/>
    <w:rsid w:val="009F5F79"/>
    <w:rsid w:val="009F7687"/>
    <w:rsid w:val="009F7C4F"/>
    <w:rsid w:val="00A0550B"/>
    <w:rsid w:val="00A11695"/>
    <w:rsid w:val="00A142ED"/>
    <w:rsid w:val="00A14A16"/>
    <w:rsid w:val="00A25363"/>
    <w:rsid w:val="00A3001A"/>
    <w:rsid w:val="00A415B2"/>
    <w:rsid w:val="00A454C7"/>
    <w:rsid w:val="00A47E25"/>
    <w:rsid w:val="00A504A8"/>
    <w:rsid w:val="00A52338"/>
    <w:rsid w:val="00A54278"/>
    <w:rsid w:val="00A61BF7"/>
    <w:rsid w:val="00A61F12"/>
    <w:rsid w:val="00A6488D"/>
    <w:rsid w:val="00A64BE9"/>
    <w:rsid w:val="00A66166"/>
    <w:rsid w:val="00A66757"/>
    <w:rsid w:val="00A67B41"/>
    <w:rsid w:val="00A7158B"/>
    <w:rsid w:val="00A72C8F"/>
    <w:rsid w:val="00A76265"/>
    <w:rsid w:val="00A832B0"/>
    <w:rsid w:val="00A86714"/>
    <w:rsid w:val="00A9558E"/>
    <w:rsid w:val="00A96EC2"/>
    <w:rsid w:val="00AA11E8"/>
    <w:rsid w:val="00AA151A"/>
    <w:rsid w:val="00AB2141"/>
    <w:rsid w:val="00AB3601"/>
    <w:rsid w:val="00AB39DA"/>
    <w:rsid w:val="00AB3D96"/>
    <w:rsid w:val="00AB564F"/>
    <w:rsid w:val="00AB7094"/>
    <w:rsid w:val="00AC12B3"/>
    <w:rsid w:val="00AC15EE"/>
    <w:rsid w:val="00AD2FE2"/>
    <w:rsid w:val="00AE4617"/>
    <w:rsid w:val="00AF3BBE"/>
    <w:rsid w:val="00AF4768"/>
    <w:rsid w:val="00AF5F03"/>
    <w:rsid w:val="00AF7D4F"/>
    <w:rsid w:val="00B05851"/>
    <w:rsid w:val="00B106E9"/>
    <w:rsid w:val="00B14EE1"/>
    <w:rsid w:val="00B17781"/>
    <w:rsid w:val="00B17AEA"/>
    <w:rsid w:val="00B3191E"/>
    <w:rsid w:val="00B42E46"/>
    <w:rsid w:val="00B44DB5"/>
    <w:rsid w:val="00B54ACA"/>
    <w:rsid w:val="00B64D36"/>
    <w:rsid w:val="00B6545A"/>
    <w:rsid w:val="00B70BAE"/>
    <w:rsid w:val="00B73F4F"/>
    <w:rsid w:val="00B74610"/>
    <w:rsid w:val="00B81A52"/>
    <w:rsid w:val="00B82E99"/>
    <w:rsid w:val="00B91BE4"/>
    <w:rsid w:val="00B93BB2"/>
    <w:rsid w:val="00B973EF"/>
    <w:rsid w:val="00BA48CA"/>
    <w:rsid w:val="00BA5A5B"/>
    <w:rsid w:val="00BB3412"/>
    <w:rsid w:val="00BC11C9"/>
    <w:rsid w:val="00BC5E5F"/>
    <w:rsid w:val="00BC78A1"/>
    <w:rsid w:val="00BE2737"/>
    <w:rsid w:val="00BE6E6F"/>
    <w:rsid w:val="00BE7B7C"/>
    <w:rsid w:val="00BF0D0D"/>
    <w:rsid w:val="00BF167F"/>
    <w:rsid w:val="00BF511A"/>
    <w:rsid w:val="00BF6AC3"/>
    <w:rsid w:val="00C01F0F"/>
    <w:rsid w:val="00C057F9"/>
    <w:rsid w:val="00C060B6"/>
    <w:rsid w:val="00C11164"/>
    <w:rsid w:val="00C15334"/>
    <w:rsid w:val="00C242A8"/>
    <w:rsid w:val="00C27B32"/>
    <w:rsid w:val="00C30390"/>
    <w:rsid w:val="00C368C8"/>
    <w:rsid w:val="00C40796"/>
    <w:rsid w:val="00C42F0C"/>
    <w:rsid w:val="00C43719"/>
    <w:rsid w:val="00C44BA9"/>
    <w:rsid w:val="00C51DEF"/>
    <w:rsid w:val="00C55261"/>
    <w:rsid w:val="00C578EC"/>
    <w:rsid w:val="00C57E42"/>
    <w:rsid w:val="00C6728E"/>
    <w:rsid w:val="00C742D0"/>
    <w:rsid w:val="00C82473"/>
    <w:rsid w:val="00C85CE6"/>
    <w:rsid w:val="00C86AEB"/>
    <w:rsid w:val="00C90EF0"/>
    <w:rsid w:val="00C91715"/>
    <w:rsid w:val="00C94CFD"/>
    <w:rsid w:val="00C95AEF"/>
    <w:rsid w:val="00CA3C8E"/>
    <w:rsid w:val="00CA3CE6"/>
    <w:rsid w:val="00CA431F"/>
    <w:rsid w:val="00CB1E6B"/>
    <w:rsid w:val="00CB34A7"/>
    <w:rsid w:val="00CB372E"/>
    <w:rsid w:val="00CC56D6"/>
    <w:rsid w:val="00CD2777"/>
    <w:rsid w:val="00CE4A10"/>
    <w:rsid w:val="00CE64E7"/>
    <w:rsid w:val="00CE665E"/>
    <w:rsid w:val="00CF7A4C"/>
    <w:rsid w:val="00CF7BBF"/>
    <w:rsid w:val="00D056C6"/>
    <w:rsid w:val="00D071E9"/>
    <w:rsid w:val="00D104C6"/>
    <w:rsid w:val="00D10A7C"/>
    <w:rsid w:val="00D2012D"/>
    <w:rsid w:val="00D2088D"/>
    <w:rsid w:val="00D2333E"/>
    <w:rsid w:val="00D25DD2"/>
    <w:rsid w:val="00D33CA6"/>
    <w:rsid w:val="00D3564E"/>
    <w:rsid w:val="00D363A5"/>
    <w:rsid w:val="00D3643E"/>
    <w:rsid w:val="00D4013F"/>
    <w:rsid w:val="00D572CC"/>
    <w:rsid w:val="00D646BD"/>
    <w:rsid w:val="00D71EF5"/>
    <w:rsid w:val="00D76640"/>
    <w:rsid w:val="00D92E95"/>
    <w:rsid w:val="00DA1E92"/>
    <w:rsid w:val="00DA60B1"/>
    <w:rsid w:val="00DA6210"/>
    <w:rsid w:val="00DA7802"/>
    <w:rsid w:val="00DA7BD9"/>
    <w:rsid w:val="00DB1EA4"/>
    <w:rsid w:val="00DC3D7B"/>
    <w:rsid w:val="00DC7761"/>
    <w:rsid w:val="00DC7B45"/>
    <w:rsid w:val="00DD3DC9"/>
    <w:rsid w:val="00DE5D6B"/>
    <w:rsid w:val="00DF13CB"/>
    <w:rsid w:val="00E043EC"/>
    <w:rsid w:val="00E04418"/>
    <w:rsid w:val="00E052C4"/>
    <w:rsid w:val="00E07E32"/>
    <w:rsid w:val="00E14BA0"/>
    <w:rsid w:val="00E214A4"/>
    <w:rsid w:val="00E26BC3"/>
    <w:rsid w:val="00E37267"/>
    <w:rsid w:val="00E37FA5"/>
    <w:rsid w:val="00E417FA"/>
    <w:rsid w:val="00E527FA"/>
    <w:rsid w:val="00E540C2"/>
    <w:rsid w:val="00E56E35"/>
    <w:rsid w:val="00E579A0"/>
    <w:rsid w:val="00E73177"/>
    <w:rsid w:val="00E90203"/>
    <w:rsid w:val="00E902A2"/>
    <w:rsid w:val="00E91689"/>
    <w:rsid w:val="00E9267C"/>
    <w:rsid w:val="00E9286C"/>
    <w:rsid w:val="00E94961"/>
    <w:rsid w:val="00EA4FC8"/>
    <w:rsid w:val="00EA63AA"/>
    <w:rsid w:val="00EA682D"/>
    <w:rsid w:val="00EA6F08"/>
    <w:rsid w:val="00EB0C3A"/>
    <w:rsid w:val="00EB4BED"/>
    <w:rsid w:val="00EC36E1"/>
    <w:rsid w:val="00EC5C95"/>
    <w:rsid w:val="00EC6064"/>
    <w:rsid w:val="00ED0317"/>
    <w:rsid w:val="00ED0AB1"/>
    <w:rsid w:val="00ED2C5B"/>
    <w:rsid w:val="00EE1B42"/>
    <w:rsid w:val="00EE25A8"/>
    <w:rsid w:val="00EF406B"/>
    <w:rsid w:val="00EF4211"/>
    <w:rsid w:val="00EF4E06"/>
    <w:rsid w:val="00EF7622"/>
    <w:rsid w:val="00F063BD"/>
    <w:rsid w:val="00F11298"/>
    <w:rsid w:val="00F20367"/>
    <w:rsid w:val="00F307CE"/>
    <w:rsid w:val="00F36C0D"/>
    <w:rsid w:val="00F468D6"/>
    <w:rsid w:val="00F72AFF"/>
    <w:rsid w:val="00F76FC7"/>
    <w:rsid w:val="00F774EA"/>
    <w:rsid w:val="00F8079A"/>
    <w:rsid w:val="00F814A7"/>
    <w:rsid w:val="00F8319B"/>
    <w:rsid w:val="00F8439A"/>
    <w:rsid w:val="00F86EEE"/>
    <w:rsid w:val="00F873D5"/>
    <w:rsid w:val="00F95627"/>
    <w:rsid w:val="00FA0F40"/>
    <w:rsid w:val="00FA275C"/>
    <w:rsid w:val="00FA582E"/>
    <w:rsid w:val="00FB0C45"/>
    <w:rsid w:val="00FB2759"/>
    <w:rsid w:val="00FD0EEE"/>
    <w:rsid w:val="00FD653A"/>
    <w:rsid w:val="00FE3902"/>
    <w:rsid w:val="00FE4267"/>
    <w:rsid w:val="00FE4B0C"/>
    <w:rsid w:val="00FE6158"/>
    <w:rsid w:val="00FF05E6"/>
    <w:rsid w:val="00FF3308"/>
    <w:rsid w:val="00FF5C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rules v:ext="edit">
        <o:r id="V:Rule1" type="connector" idref="#_s1038">
          <o:proxy start="" idref="#_s1040" connectloc="0"/>
          <o:proxy end="" idref="#_s1039" connectloc="2"/>
        </o:r>
        <o:r id="V:Rule2" type="connector" idref="#_s1037">
          <o:proxy start="" idref="#_s1041" connectloc="0"/>
          <o:proxy end="" idref="#_s1039" connectloc="2"/>
        </o:r>
        <o:r id="V:Rule3" type="connector" idref="#_s1036">
          <o:proxy start="" idref="#_s1042" connectloc="0"/>
          <o:proxy end="" idref="#_s1039" connectloc="2"/>
        </o:r>
        <o:r id="V:Rule4" type="connector" idref="#_s1035">
          <o:proxy start="" idref="#_s1043" connectloc="0"/>
          <o:proxy end="" idref="#_s1039" connectloc="2"/>
        </o:r>
        <o:r id="V:Rule5" type="connector" idref="#_s1034">
          <o:proxy start="" idref="#_s1044" connectloc="0"/>
          <o:proxy end="" idref="#_s1039" connectloc="2"/>
        </o:r>
        <o:r id="V:Rule6" type="connector" idref="#_s1033">
          <o:proxy start="" idref="#_s1045" connectloc="0"/>
          <o:proxy end="" idref="#_s1040" connectloc="2"/>
        </o:r>
        <o:r id="V:Rule7" type="connector" idref="#_s1032">
          <o:proxy start="" idref="#_s1046" connectloc="0"/>
          <o:proxy end="" idref="#_s1041" connectloc="2"/>
        </o:r>
        <o:r id="V:Rule8" type="connector" idref="#_s1031">
          <o:proxy start="" idref="#_s1047" connectloc="0"/>
          <o:proxy end="" idref="#_s1042" connectloc="2"/>
        </o:r>
        <o:r id="V:Rule9" type="connector" idref="#_s1030">
          <o:proxy start="" idref="#_s1048" connectloc="0"/>
          <o:proxy end="" idref="#_s1043" connectloc="2"/>
        </o:r>
        <o:r id="V:Rule10" type="connector" idref="#_s1029">
          <o:proxy start="" idref="#_s1049" connectloc="0"/>
          <o:proxy end="" idref="#_s1044"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D0E01"/>
    <w:pPr>
      <w:spacing w:after="120"/>
      <w:ind w:left="567"/>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8F5921"/>
    <w:pPr>
      <w:keepNext/>
      <w:keepLines/>
      <w:numPr>
        <w:numId w:val="22"/>
      </w:numPr>
      <w:spacing w:before="360" w:after="240"/>
      <w:outlineLvl w:val="0"/>
    </w:pPr>
    <w:rPr>
      <w:b/>
      <w:caps/>
      <w:color w:val="000000"/>
      <w:sz w:val="32"/>
      <w:szCs w:val="28"/>
    </w:rPr>
  </w:style>
  <w:style w:type="paragraph" w:styleId="Heading2">
    <w:name w:val="heading 2"/>
    <w:basedOn w:val="Heading1"/>
    <w:next w:val="Normal"/>
    <w:link w:val="Heading2Char"/>
    <w:uiPriority w:val="99"/>
    <w:qFormat/>
    <w:rsid w:val="008F5921"/>
    <w:pPr>
      <w:keepNext w:val="0"/>
      <w:keepLines w:val="0"/>
      <w:numPr>
        <w:ilvl w:val="1"/>
      </w:numPr>
      <w:spacing w:before="120" w:after="0"/>
      <w:outlineLvl w:val="1"/>
    </w:pPr>
    <w:rPr>
      <w:b w:val="0"/>
      <w:caps w:val="0"/>
      <w:color w:val="auto"/>
      <w:sz w:val="28"/>
    </w:rPr>
  </w:style>
  <w:style w:type="paragraph" w:styleId="Heading3">
    <w:name w:val="heading 3"/>
    <w:basedOn w:val="Heading2"/>
    <w:next w:val="Normal"/>
    <w:link w:val="Heading3Char"/>
    <w:autoRedefine/>
    <w:uiPriority w:val="99"/>
    <w:qFormat/>
    <w:rsid w:val="00746EF6"/>
    <w:pPr>
      <w:numPr>
        <w:ilvl w:val="2"/>
      </w:numPr>
      <w:tabs>
        <w:tab w:val="left" w:pos="964"/>
      </w:tabs>
      <w:spacing w:before="0"/>
      <w:ind w:left="993" w:hanging="993"/>
      <w:outlineLvl w:val="2"/>
    </w:pPr>
    <w:rPr>
      <w:bCs/>
      <w:shd w:val="clear" w:color="auto" w:fill="FFFFFF"/>
    </w:rPr>
  </w:style>
  <w:style w:type="paragraph" w:styleId="Heading4">
    <w:name w:val="heading 4"/>
    <w:basedOn w:val="Normal"/>
    <w:next w:val="Normal"/>
    <w:link w:val="Heading4Char"/>
    <w:autoRedefine/>
    <w:uiPriority w:val="99"/>
    <w:qFormat/>
    <w:rsid w:val="004F2756"/>
    <w:pPr>
      <w:numPr>
        <w:ilvl w:val="3"/>
        <w:numId w:val="22"/>
      </w:numPr>
      <w:spacing w:after="0"/>
      <w:ind w:left="709" w:hanging="425"/>
      <w:outlineLvl w:val="3"/>
    </w:pPr>
    <w:rPr>
      <w:bCs/>
      <w:iCs/>
      <w:sz w:val="28"/>
    </w:rPr>
  </w:style>
  <w:style w:type="paragraph" w:styleId="Heading5">
    <w:name w:val="heading 5"/>
    <w:basedOn w:val="Normal"/>
    <w:next w:val="Normal"/>
    <w:link w:val="Heading5Char"/>
    <w:uiPriority w:val="99"/>
    <w:qFormat/>
    <w:rsid w:val="00134DF8"/>
    <w:pPr>
      <w:keepNext/>
      <w:keepLines/>
      <w:numPr>
        <w:ilvl w:val="4"/>
        <w:numId w:val="22"/>
      </w:numPr>
      <w:outlineLvl w:val="4"/>
    </w:pPr>
    <w:rPr>
      <w:rFonts w:ascii="Calibri" w:hAnsi="Calibri"/>
    </w:rPr>
  </w:style>
  <w:style w:type="paragraph" w:styleId="Heading6">
    <w:name w:val="heading 6"/>
    <w:basedOn w:val="Normal"/>
    <w:next w:val="Normal"/>
    <w:link w:val="Heading6Char"/>
    <w:uiPriority w:val="99"/>
    <w:qFormat/>
    <w:rsid w:val="00A504A8"/>
    <w:pPr>
      <w:numPr>
        <w:ilvl w:val="5"/>
        <w:numId w:val="22"/>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A504A8"/>
    <w:pPr>
      <w:numPr>
        <w:ilvl w:val="6"/>
        <w:numId w:val="22"/>
      </w:numPr>
      <w:spacing w:before="240" w:after="60"/>
      <w:outlineLvl w:val="6"/>
    </w:pPr>
    <w:rPr>
      <w:rFonts w:ascii="Calibri" w:hAnsi="Calibri"/>
    </w:rPr>
  </w:style>
  <w:style w:type="paragraph" w:styleId="Heading8">
    <w:name w:val="heading 8"/>
    <w:basedOn w:val="Normal"/>
    <w:next w:val="Normal"/>
    <w:link w:val="Heading8Char"/>
    <w:uiPriority w:val="99"/>
    <w:qFormat/>
    <w:rsid w:val="00A504A8"/>
    <w:pPr>
      <w:numPr>
        <w:ilvl w:val="7"/>
        <w:numId w:val="22"/>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A504A8"/>
    <w:pPr>
      <w:numPr>
        <w:ilvl w:val="8"/>
        <w:numId w:val="22"/>
      </w:numPr>
      <w:spacing w:before="240" w:after="60"/>
      <w:outlineLvl w:val="8"/>
    </w:pPr>
    <w:rPr>
      <w:rFonts w:ascii="Calibri Light" w:hAnsi="Calibri Light"/>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5921"/>
    <w:rPr>
      <w:rFonts w:ascii="Times New Roman" w:hAnsi="Times New Roman"/>
      <w:b/>
      <w:caps/>
      <w:color w:val="000000"/>
      <w:sz w:val="28"/>
    </w:rPr>
  </w:style>
  <w:style w:type="character" w:customStyle="1" w:styleId="Heading2Char">
    <w:name w:val="Heading 2 Char"/>
    <w:basedOn w:val="DefaultParagraphFont"/>
    <w:link w:val="Heading2"/>
    <w:uiPriority w:val="99"/>
    <w:locked/>
    <w:rsid w:val="008F5921"/>
    <w:rPr>
      <w:rFonts w:ascii="Times New Roman" w:hAnsi="Times New Roman"/>
      <w:sz w:val="28"/>
    </w:rPr>
  </w:style>
  <w:style w:type="character" w:customStyle="1" w:styleId="Heading3Char">
    <w:name w:val="Heading 3 Char"/>
    <w:basedOn w:val="DefaultParagraphFont"/>
    <w:link w:val="Heading3"/>
    <w:uiPriority w:val="99"/>
    <w:locked/>
    <w:rsid w:val="00746EF6"/>
    <w:rPr>
      <w:rFonts w:ascii="Times New Roman" w:hAnsi="Times New Roman"/>
      <w:sz w:val="28"/>
    </w:rPr>
  </w:style>
  <w:style w:type="character" w:customStyle="1" w:styleId="Heading4Char">
    <w:name w:val="Heading 4 Char"/>
    <w:basedOn w:val="DefaultParagraphFont"/>
    <w:link w:val="Heading4"/>
    <w:uiPriority w:val="99"/>
    <w:locked/>
    <w:rsid w:val="004F2756"/>
    <w:rPr>
      <w:rFonts w:ascii="Times New Roman" w:hAnsi="Times New Roman"/>
      <w:sz w:val="24"/>
    </w:rPr>
  </w:style>
  <w:style w:type="character" w:customStyle="1" w:styleId="Heading5Char">
    <w:name w:val="Heading 5 Char"/>
    <w:basedOn w:val="DefaultParagraphFont"/>
    <w:link w:val="Heading5"/>
    <w:uiPriority w:val="99"/>
    <w:locked/>
    <w:rsid w:val="00134DF8"/>
    <w:rPr>
      <w:rFonts w:eastAsia="Times New Roman"/>
      <w:sz w:val="24"/>
    </w:rPr>
  </w:style>
  <w:style w:type="character" w:customStyle="1" w:styleId="Heading6Char">
    <w:name w:val="Heading 6 Char"/>
    <w:basedOn w:val="DefaultParagraphFont"/>
    <w:link w:val="Heading6"/>
    <w:uiPriority w:val="99"/>
    <w:semiHidden/>
    <w:locked/>
    <w:rsid w:val="00A504A8"/>
    <w:rPr>
      <w:rFonts w:eastAsia="Times New Roman"/>
      <w:b/>
      <w:sz w:val="22"/>
    </w:rPr>
  </w:style>
  <w:style w:type="character" w:customStyle="1" w:styleId="Heading7Char">
    <w:name w:val="Heading 7 Char"/>
    <w:basedOn w:val="DefaultParagraphFont"/>
    <w:link w:val="Heading7"/>
    <w:uiPriority w:val="99"/>
    <w:semiHidden/>
    <w:locked/>
    <w:rsid w:val="00A504A8"/>
    <w:rPr>
      <w:rFonts w:eastAsia="Times New Roman"/>
      <w:sz w:val="24"/>
    </w:rPr>
  </w:style>
  <w:style w:type="character" w:customStyle="1" w:styleId="Heading8Char">
    <w:name w:val="Heading 8 Char"/>
    <w:basedOn w:val="DefaultParagraphFont"/>
    <w:link w:val="Heading8"/>
    <w:uiPriority w:val="99"/>
    <w:semiHidden/>
    <w:locked/>
    <w:rsid w:val="00A504A8"/>
    <w:rPr>
      <w:rFonts w:eastAsia="Times New Roman"/>
      <w:i/>
      <w:sz w:val="24"/>
    </w:rPr>
  </w:style>
  <w:style w:type="character" w:customStyle="1" w:styleId="Heading9Char">
    <w:name w:val="Heading 9 Char"/>
    <w:basedOn w:val="DefaultParagraphFont"/>
    <w:link w:val="Heading9"/>
    <w:uiPriority w:val="99"/>
    <w:semiHidden/>
    <w:locked/>
    <w:rsid w:val="00A504A8"/>
    <w:rPr>
      <w:rFonts w:ascii="Calibri Light" w:hAnsi="Calibri Light"/>
      <w:sz w:val="22"/>
    </w:rPr>
  </w:style>
  <w:style w:type="paragraph" w:customStyle="1" w:styleId="1">
    <w:name w:val="Обычный1"/>
    <w:uiPriority w:val="99"/>
    <w:rsid w:val="004F3395"/>
    <w:rPr>
      <w:rFonts w:cs="Calibri"/>
      <w:sz w:val="20"/>
      <w:szCs w:val="20"/>
    </w:rPr>
  </w:style>
  <w:style w:type="paragraph" w:styleId="TOC1">
    <w:name w:val="toc 1"/>
    <w:basedOn w:val="Normal"/>
    <w:next w:val="Normal"/>
    <w:autoRedefine/>
    <w:uiPriority w:val="99"/>
    <w:rsid w:val="002B2CCE"/>
    <w:pPr>
      <w:spacing w:before="120"/>
      <w:ind w:left="0"/>
      <w:jc w:val="left"/>
    </w:pPr>
    <w:rPr>
      <w:rFonts w:ascii="Calibri" w:hAnsi="Calibri"/>
      <w:b/>
      <w:bCs/>
      <w:caps/>
      <w:sz w:val="20"/>
      <w:szCs w:val="20"/>
    </w:rPr>
  </w:style>
  <w:style w:type="character" w:styleId="Hyperlink">
    <w:name w:val="Hyperlink"/>
    <w:basedOn w:val="DefaultParagraphFont"/>
    <w:uiPriority w:val="99"/>
    <w:rsid w:val="002108E9"/>
    <w:rPr>
      <w:rFonts w:cs="Times New Roman"/>
      <w:color w:val="0000FF"/>
      <w:u w:val="single"/>
    </w:rPr>
  </w:style>
  <w:style w:type="paragraph" w:styleId="TOC2">
    <w:name w:val="toc 2"/>
    <w:basedOn w:val="Normal"/>
    <w:next w:val="Normal"/>
    <w:autoRedefine/>
    <w:uiPriority w:val="99"/>
    <w:rsid w:val="00480109"/>
    <w:pPr>
      <w:spacing w:after="0"/>
      <w:ind w:left="240"/>
      <w:jc w:val="left"/>
    </w:pPr>
    <w:rPr>
      <w:rFonts w:ascii="Calibri" w:hAnsi="Calibri"/>
      <w:smallCaps/>
      <w:sz w:val="20"/>
      <w:szCs w:val="20"/>
    </w:rPr>
  </w:style>
  <w:style w:type="paragraph" w:styleId="TOC3">
    <w:name w:val="toc 3"/>
    <w:basedOn w:val="Normal"/>
    <w:next w:val="Normal"/>
    <w:autoRedefine/>
    <w:uiPriority w:val="99"/>
    <w:rsid w:val="00480109"/>
    <w:pPr>
      <w:spacing w:after="0"/>
      <w:ind w:left="480"/>
      <w:jc w:val="left"/>
    </w:pPr>
    <w:rPr>
      <w:rFonts w:ascii="Calibri" w:hAnsi="Calibri"/>
      <w:i/>
      <w:iCs/>
      <w:sz w:val="20"/>
      <w:szCs w:val="20"/>
    </w:rPr>
  </w:style>
  <w:style w:type="paragraph" w:styleId="TOC4">
    <w:name w:val="toc 4"/>
    <w:basedOn w:val="Normal"/>
    <w:next w:val="Normal"/>
    <w:autoRedefine/>
    <w:uiPriority w:val="99"/>
    <w:rsid w:val="00480109"/>
    <w:pPr>
      <w:spacing w:after="0"/>
      <w:ind w:left="720"/>
      <w:jc w:val="left"/>
    </w:pPr>
    <w:rPr>
      <w:rFonts w:ascii="Calibri" w:hAnsi="Calibri"/>
      <w:sz w:val="18"/>
      <w:szCs w:val="18"/>
    </w:rPr>
  </w:style>
  <w:style w:type="paragraph" w:styleId="TOC5">
    <w:name w:val="toc 5"/>
    <w:basedOn w:val="Normal"/>
    <w:next w:val="Normal"/>
    <w:autoRedefine/>
    <w:uiPriority w:val="99"/>
    <w:rsid w:val="00480109"/>
    <w:pPr>
      <w:spacing w:after="0"/>
      <w:ind w:left="960"/>
      <w:jc w:val="left"/>
    </w:pPr>
    <w:rPr>
      <w:rFonts w:ascii="Calibri" w:hAnsi="Calibri"/>
      <w:sz w:val="18"/>
      <w:szCs w:val="18"/>
    </w:rPr>
  </w:style>
  <w:style w:type="paragraph" w:styleId="TOC6">
    <w:name w:val="toc 6"/>
    <w:basedOn w:val="Normal"/>
    <w:next w:val="Normal"/>
    <w:autoRedefine/>
    <w:uiPriority w:val="99"/>
    <w:rsid w:val="00480109"/>
    <w:pPr>
      <w:spacing w:after="0"/>
      <w:ind w:left="1200"/>
      <w:jc w:val="left"/>
    </w:pPr>
    <w:rPr>
      <w:rFonts w:ascii="Calibri" w:hAnsi="Calibri"/>
      <w:sz w:val="18"/>
      <w:szCs w:val="18"/>
    </w:rPr>
  </w:style>
  <w:style w:type="paragraph" w:styleId="TOC7">
    <w:name w:val="toc 7"/>
    <w:basedOn w:val="Normal"/>
    <w:next w:val="Normal"/>
    <w:autoRedefine/>
    <w:uiPriority w:val="99"/>
    <w:rsid w:val="00480109"/>
    <w:pPr>
      <w:spacing w:after="0"/>
      <w:ind w:left="1440"/>
      <w:jc w:val="left"/>
    </w:pPr>
    <w:rPr>
      <w:rFonts w:ascii="Calibri" w:hAnsi="Calibri"/>
      <w:sz w:val="18"/>
      <w:szCs w:val="18"/>
    </w:rPr>
  </w:style>
  <w:style w:type="paragraph" w:styleId="TOC8">
    <w:name w:val="toc 8"/>
    <w:basedOn w:val="Normal"/>
    <w:next w:val="Normal"/>
    <w:autoRedefine/>
    <w:uiPriority w:val="99"/>
    <w:rsid w:val="00480109"/>
    <w:pPr>
      <w:spacing w:after="0"/>
      <w:ind w:left="1680"/>
      <w:jc w:val="left"/>
    </w:pPr>
    <w:rPr>
      <w:rFonts w:ascii="Calibri" w:hAnsi="Calibri"/>
      <w:sz w:val="18"/>
      <w:szCs w:val="18"/>
    </w:rPr>
  </w:style>
  <w:style w:type="paragraph" w:styleId="TOC9">
    <w:name w:val="toc 9"/>
    <w:basedOn w:val="Normal"/>
    <w:next w:val="Normal"/>
    <w:autoRedefine/>
    <w:uiPriority w:val="99"/>
    <w:rsid w:val="00480109"/>
    <w:pPr>
      <w:spacing w:after="0"/>
      <w:ind w:left="1920"/>
      <w:jc w:val="left"/>
    </w:pPr>
    <w:rPr>
      <w:rFonts w:ascii="Calibri" w:hAnsi="Calibri"/>
      <w:sz w:val="18"/>
      <w:szCs w:val="18"/>
    </w:rPr>
  </w:style>
  <w:style w:type="table" w:styleId="TableGrid">
    <w:name w:val="Table Grid"/>
    <w:basedOn w:val="TableNormal"/>
    <w:uiPriority w:val="99"/>
    <w:rsid w:val="003C33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A4F3A"/>
    <w:pPr>
      <w:ind w:left="720"/>
      <w:contextualSpacing/>
    </w:pPr>
  </w:style>
  <w:style w:type="character" w:customStyle="1" w:styleId="2">
    <w:name w:val="Основной текст (2)_"/>
    <w:link w:val="21"/>
    <w:uiPriority w:val="99"/>
    <w:locked/>
    <w:rsid w:val="00F86EEE"/>
    <w:rPr>
      <w:rFonts w:ascii="Times New Roman" w:hAnsi="Times New Roman"/>
      <w:sz w:val="18"/>
      <w:shd w:val="clear" w:color="auto" w:fill="FFFFFF"/>
    </w:rPr>
  </w:style>
  <w:style w:type="paragraph" w:customStyle="1" w:styleId="21">
    <w:name w:val="Основной текст (2)1"/>
    <w:basedOn w:val="Normal"/>
    <w:link w:val="2"/>
    <w:uiPriority w:val="99"/>
    <w:rsid w:val="00F86EEE"/>
    <w:pPr>
      <w:widowControl w:val="0"/>
      <w:shd w:val="clear" w:color="auto" w:fill="FFFFFF"/>
      <w:spacing w:after="0" w:line="196" w:lineRule="exact"/>
      <w:ind w:left="0"/>
      <w:jc w:val="center"/>
    </w:pPr>
    <w:rPr>
      <w:sz w:val="18"/>
      <w:szCs w:val="18"/>
    </w:rPr>
  </w:style>
  <w:style w:type="character" w:customStyle="1" w:styleId="8">
    <w:name w:val="Основной текст (8)_"/>
    <w:link w:val="80"/>
    <w:uiPriority w:val="99"/>
    <w:locked/>
    <w:rsid w:val="00B74610"/>
    <w:rPr>
      <w:rFonts w:ascii="Times New Roman" w:hAnsi="Times New Roman"/>
      <w:spacing w:val="-10"/>
      <w:sz w:val="17"/>
      <w:shd w:val="clear" w:color="auto" w:fill="FFFFFF"/>
    </w:rPr>
  </w:style>
  <w:style w:type="paragraph" w:customStyle="1" w:styleId="80">
    <w:name w:val="Основной текст (8)"/>
    <w:basedOn w:val="Normal"/>
    <w:link w:val="8"/>
    <w:uiPriority w:val="99"/>
    <w:rsid w:val="00B74610"/>
    <w:pPr>
      <w:widowControl w:val="0"/>
      <w:shd w:val="clear" w:color="auto" w:fill="FFFFFF"/>
      <w:spacing w:after="360" w:line="240" w:lineRule="atLeast"/>
      <w:ind w:left="0"/>
      <w:jc w:val="left"/>
    </w:pPr>
    <w:rPr>
      <w:spacing w:val="-10"/>
      <w:sz w:val="17"/>
      <w:szCs w:val="17"/>
    </w:rPr>
  </w:style>
  <w:style w:type="paragraph" w:customStyle="1" w:styleId="10">
    <w:name w:val="Без інтервалів1"/>
    <w:uiPriority w:val="99"/>
    <w:rsid w:val="00256ADB"/>
    <w:rPr>
      <w:rFonts w:ascii="Times New Roman" w:eastAsia="Times New Roman" w:hAnsi="Times New Roman"/>
      <w:sz w:val="20"/>
      <w:szCs w:val="20"/>
      <w:lang w:val="ru-RU" w:eastAsia="ru-RU"/>
    </w:rPr>
  </w:style>
  <w:style w:type="paragraph" w:styleId="BalloonText">
    <w:name w:val="Balloon Text"/>
    <w:basedOn w:val="Normal"/>
    <w:link w:val="BalloonTextChar"/>
    <w:uiPriority w:val="99"/>
    <w:semiHidden/>
    <w:rsid w:val="005A2937"/>
    <w:pPr>
      <w:spacing w:after="0"/>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5A2937"/>
    <w:rPr>
      <w:rFonts w:ascii="Segoe UI" w:hAnsi="Segoe UI"/>
      <w:sz w:val="18"/>
      <w:lang w:eastAsia="uk-UA"/>
    </w:rPr>
  </w:style>
  <w:style w:type="paragraph" w:styleId="Subtitle">
    <w:name w:val="Subtitle"/>
    <w:basedOn w:val="Normal"/>
    <w:next w:val="Normal"/>
    <w:link w:val="SubtitleChar"/>
    <w:uiPriority w:val="99"/>
    <w:qFormat/>
    <w:rsid w:val="00A504A8"/>
    <w:pPr>
      <w:spacing w:after="60"/>
      <w:jc w:val="center"/>
      <w:outlineLvl w:val="1"/>
    </w:pPr>
    <w:rPr>
      <w:rFonts w:ascii="Calibri Light" w:hAnsi="Calibri Light"/>
    </w:rPr>
  </w:style>
  <w:style w:type="character" w:customStyle="1" w:styleId="SubtitleChar">
    <w:name w:val="Subtitle Char"/>
    <w:basedOn w:val="DefaultParagraphFont"/>
    <w:link w:val="Subtitle"/>
    <w:uiPriority w:val="99"/>
    <w:locked/>
    <w:rsid w:val="00A504A8"/>
    <w:rPr>
      <w:rFonts w:ascii="Calibri Light" w:hAnsi="Calibri Light"/>
      <w:sz w:val="24"/>
    </w:rPr>
  </w:style>
  <w:style w:type="paragraph" w:styleId="Title">
    <w:name w:val="Title"/>
    <w:basedOn w:val="Normal"/>
    <w:next w:val="Normal"/>
    <w:link w:val="TitleChar"/>
    <w:autoRedefine/>
    <w:uiPriority w:val="99"/>
    <w:qFormat/>
    <w:rsid w:val="00D25DD2"/>
    <w:pPr>
      <w:spacing w:before="240" w:after="60"/>
      <w:jc w:val="center"/>
      <w:outlineLvl w:val="0"/>
    </w:pPr>
    <w:rPr>
      <w:rFonts w:ascii="Arial" w:hAnsi="Arial"/>
      <w:b/>
      <w:bCs/>
      <w:kern w:val="28"/>
      <w:sz w:val="28"/>
      <w:szCs w:val="32"/>
    </w:rPr>
  </w:style>
  <w:style w:type="character" w:customStyle="1" w:styleId="TitleChar">
    <w:name w:val="Title Char"/>
    <w:basedOn w:val="DefaultParagraphFont"/>
    <w:link w:val="Title"/>
    <w:uiPriority w:val="99"/>
    <w:locked/>
    <w:rsid w:val="00D25DD2"/>
    <w:rPr>
      <w:rFonts w:ascii="Arial" w:hAnsi="Arial"/>
      <w:b/>
      <w:kern w:val="28"/>
      <w:sz w:val="32"/>
    </w:rPr>
  </w:style>
  <w:style w:type="paragraph" w:customStyle="1" w:styleId="20">
    <w:name w:val="Обычный2"/>
    <w:uiPriority w:val="99"/>
    <w:rsid w:val="00E73177"/>
    <w:pPr>
      <w:spacing w:line="276" w:lineRule="auto"/>
    </w:pPr>
    <w:rPr>
      <w:rFonts w:ascii="Arial" w:eastAsia="Times New Roman" w:hAnsi="Arial" w:cs="Arial"/>
      <w:color w:val="000000"/>
      <w:lang w:val="en-US" w:eastAsia="en-US"/>
    </w:rPr>
  </w:style>
  <w:style w:type="character" w:styleId="FollowedHyperlink">
    <w:name w:val="FollowedHyperlink"/>
    <w:basedOn w:val="DefaultParagraphFont"/>
    <w:uiPriority w:val="99"/>
    <w:semiHidden/>
    <w:rsid w:val="00E902A2"/>
    <w:rPr>
      <w:rFonts w:cs="Times New Roman"/>
      <w:color w:val="954F72"/>
      <w:u w:val="single"/>
    </w:rPr>
  </w:style>
  <w:style w:type="paragraph" w:styleId="Header">
    <w:name w:val="header"/>
    <w:basedOn w:val="Normal"/>
    <w:link w:val="HeaderChar"/>
    <w:uiPriority w:val="99"/>
    <w:rsid w:val="00E902A2"/>
    <w:pPr>
      <w:tabs>
        <w:tab w:val="center" w:pos="4819"/>
        <w:tab w:val="right" w:pos="9639"/>
      </w:tabs>
    </w:pPr>
  </w:style>
  <w:style w:type="character" w:customStyle="1" w:styleId="HeaderChar">
    <w:name w:val="Header Char"/>
    <w:basedOn w:val="DefaultParagraphFont"/>
    <w:link w:val="Header"/>
    <w:uiPriority w:val="99"/>
    <w:locked/>
    <w:rsid w:val="00E902A2"/>
    <w:rPr>
      <w:rFonts w:ascii="Times New Roman" w:hAnsi="Times New Roman"/>
      <w:sz w:val="24"/>
    </w:rPr>
  </w:style>
  <w:style w:type="paragraph" w:styleId="Footer">
    <w:name w:val="footer"/>
    <w:basedOn w:val="Normal"/>
    <w:link w:val="FooterChar"/>
    <w:uiPriority w:val="99"/>
    <w:rsid w:val="00E902A2"/>
    <w:pPr>
      <w:tabs>
        <w:tab w:val="center" w:pos="4819"/>
        <w:tab w:val="right" w:pos="9639"/>
      </w:tabs>
    </w:pPr>
  </w:style>
  <w:style w:type="character" w:customStyle="1" w:styleId="FooterChar">
    <w:name w:val="Footer Char"/>
    <w:basedOn w:val="DefaultParagraphFont"/>
    <w:link w:val="Footer"/>
    <w:uiPriority w:val="99"/>
    <w:locked/>
    <w:rsid w:val="00E902A2"/>
    <w:rPr>
      <w:rFonts w:ascii="Times New Roman" w:hAnsi="Times New Roman"/>
      <w:sz w:val="24"/>
    </w:rPr>
  </w:style>
  <w:style w:type="character" w:styleId="PageNumber">
    <w:name w:val="page number"/>
    <w:basedOn w:val="DefaultParagraphFont"/>
    <w:uiPriority w:val="99"/>
    <w:semiHidden/>
    <w:rsid w:val="00A6488D"/>
    <w:rPr>
      <w:rFonts w:cs="Times New Roman"/>
    </w:rPr>
  </w:style>
  <w:style w:type="paragraph" w:customStyle="1" w:styleId="a0">
    <w:name w:val="Розділи"/>
    <w:basedOn w:val="Heading1"/>
    <w:next w:val="Normal"/>
    <w:autoRedefine/>
    <w:uiPriority w:val="99"/>
    <w:rsid w:val="0000094F"/>
    <w:pPr>
      <w:keepNext w:val="0"/>
      <w:keepLines w:val="0"/>
      <w:widowControl w:val="0"/>
      <w:numPr>
        <w:numId w:val="24"/>
      </w:numPr>
      <w:tabs>
        <w:tab w:val="left" w:leader="dot" w:pos="8505"/>
      </w:tabs>
      <w:spacing w:before="240" w:after="60"/>
      <w:ind w:hanging="761"/>
    </w:pPr>
    <w:rPr>
      <w:bCs/>
      <w:color w:val="auto"/>
      <w:kern w:val="32"/>
      <w:sz w:val="24"/>
      <w:szCs w:val="24"/>
      <w:lang w:eastAsia="ru-RU"/>
    </w:rPr>
  </w:style>
  <w:style w:type="paragraph" w:customStyle="1" w:styleId="a1">
    <w:name w:val="Знак"/>
    <w:basedOn w:val="Normal"/>
    <w:uiPriority w:val="99"/>
    <w:rsid w:val="00F8319B"/>
    <w:pPr>
      <w:spacing w:after="0"/>
      <w:ind w:left="0"/>
      <w:jc w:val="left"/>
    </w:pPr>
    <w:rPr>
      <w:rFonts w:ascii="Verdana" w:hAnsi="Verdana" w:cs="Verdana"/>
      <w:sz w:val="20"/>
      <w:szCs w:val="20"/>
      <w:lang w:val="en-US" w:eastAsia="en-US"/>
    </w:rPr>
  </w:style>
  <w:style w:type="paragraph" w:styleId="NormalWeb">
    <w:name w:val="Normal (Web)"/>
    <w:basedOn w:val="Normal"/>
    <w:uiPriority w:val="99"/>
    <w:semiHidden/>
    <w:rsid w:val="00F95627"/>
    <w:pPr>
      <w:spacing w:before="100" w:beforeAutospacing="1" w:after="100" w:afterAutospacing="1"/>
      <w:ind w:left="0"/>
      <w:jc w:val="left"/>
    </w:pPr>
  </w:style>
  <w:style w:type="paragraph" w:styleId="NoSpacing">
    <w:name w:val="No Spacing"/>
    <w:uiPriority w:val="99"/>
    <w:qFormat/>
    <w:rsid w:val="00F95627"/>
    <w:pPr>
      <w:ind w:left="567"/>
      <w:jc w:val="both"/>
    </w:pPr>
    <w:rPr>
      <w:rFonts w:ascii="Times New Roman" w:eastAsia="Times New Roman" w:hAnsi="Times New Roman"/>
      <w:sz w:val="24"/>
      <w:szCs w:val="24"/>
    </w:rPr>
  </w:style>
  <w:style w:type="paragraph" w:styleId="EndnoteText">
    <w:name w:val="endnote text"/>
    <w:basedOn w:val="Normal"/>
    <w:link w:val="EndnoteTextChar"/>
    <w:uiPriority w:val="99"/>
    <w:semiHidden/>
    <w:rsid w:val="00F95627"/>
    <w:rPr>
      <w:sz w:val="20"/>
      <w:szCs w:val="20"/>
    </w:rPr>
  </w:style>
  <w:style w:type="character" w:customStyle="1" w:styleId="EndnoteTextChar">
    <w:name w:val="Endnote Text Char"/>
    <w:basedOn w:val="DefaultParagraphFont"/>
    <w:link w:val="EndnoteText"/>
    <w:uiPriority w:val="99"/>
    <w:semiHidden/>
    <w:locked/>
    <w:rsid w:val="00F95627"/>
    <w:rPr>
      <w:rFonts w:ascii="Times New Roman" w:hAnsi="Times New Roman"/>
    </w:rPr>
  </w:style>
  <w:style w:type="character" w:styleId="EndnoteReference">
    <w:name w:val="endnote reference"/>
    <w:basedOn w:val="DefaultParagraphFont"/>
    <w:uiPriority w:val="99"/>
    <w:semiHidden/>
    <w:rsid w:val="00F95627"/>
    <w:rPr>
      <w:rFonts w:cs="Times New Roman"/>
      <w:vertAlign w:val="superscript"/>
    </w:rPr>
  </w:style>
  <w:style w:type="character" w:styleId="CommentReference">
    <w:name w:val="annotation reference"/>
    <w:basedOn w:val="DefaultParagraphFont"/>
    <w:uiPriority w:val="99"/>
    <w:semiHidden/>
    <w:rsid w:val="00F95627"/>
    <w:rPr>
      <w:rFonts w:cs="Times New Roman"/>
      <w:sz w:val="16"/>
    </w:rPr>
  </w:style>
  <w:style w:type="paragraph" w:styleId="CommentText">
    <w:name w:val="annotation text"/>
    <w:basedOn w:val="Normal"/>
    <w:link w:val="CommentTextChar"/>
    <w:uiPriority w:val="99"/>
    <w:semiHidden/>
    <w:rsid w:val="00F95627"/>
    <w:rPr>
      <w:sz w:val="20"/>
      <w:szCs w:val="20"/>
    </w:rPr>
  </w:style>
  <w:style w:type="character" w:customStyle="1" w:styleId="CommentTextChar">
    <w:name w:val="Comment Text Char"/>
    <w:basedOn w:val="DefaultParagraphFont"/>
    <w:link w:val="CommentText"/>
    <w:uiPriority w:val="99"/>
    <w:semiHidden/>
    <w:locked/>
    <w:rsid w:val="00F95627"/>
    <w:rPr>
      <w:rFonts w:ascii="Times New Roman" w:hAnsi="Times New Roman"/>
    </w:rPr>
  </w:style>
  <w:style w:type="paragraph" w:styleId="CommentSubject">
    <w:name w:val="annotation subject"/>
    <w:basedOn w:val="CommentText"/>
    <w:next w:val="CommentText"/>
    <w:link w:val="CommentSubjectChar"/>
    <w:uiPriority w:val="99"/>
    <w:semiHidden/>
    <w:rsid w:val="00F95627"/>
    <w:rPr>
      <w:b/>
      <w:bCs/>
    </w:rPr>
  </w:style>
  <w:style w:type="character" w:customStyle="1" w:styleId="CommentSubjectChar">
    <w:name w:val="Comment Subject Char"/>
    <w:basedOn w:val="CommentTextChar"/>
    <w:link w:val="CommentSubject"/>
    <w:uiPriority w:val="99"/>
    <w:semiHidden/>
    <w:locked/>
    <w:rsid w:val="00F95627"/>
    <w:rPr>
      <w:b/>
    </w:rPr>
  </w:style>
  <w:style w:type="numbering" w:customStyle="1" w:styleId="a">
    <w:name w:val="Стиль ПТС"/>
    <w:rsid w:val="009C6970"/>
    <w:pPr>
      <w:numPr>
        <w:numId w:val="25"/>
      </w:numPr>
    </w:pPr>
  </w:style>
</w:styles>
</file>

<file path=word/webSettings.xml><?xml version="1.0" encoding="utf-8"?>
<w:webSettings xmlns:r="http://schemas.openxmlformats.org/officeDocument/2006/relationships" xmlns:w="http://schemas.openxmlformats.org/wordprocessingml/2006/main">
  <w:divs>
    <w:div w:id="1209998867">
      <w:marLeft w:val="0"/>
      <w:marRight w:val="0"/>
      <w:marTop w:val="0"/>
      <w:marBottom w:val="0"/>
      <w:divBdr>
        <w:top w:val="none" w:sz="0" w:space="0" w:color="auto"/>
        <w:left w:val="none" w:sz="0" w:space="0" w:color="auto"/>
        <w:bottom w:val="none" w:sz="0" w:space="0" w:color="auto"/>
        <w:right w:val="none" w:sz="0" w:space="0" w:color="auto"/>
      </w:divBdr>
    </w:div>
    <w:div w:id="1209998868">
      <w:marLeft w:val="0"/>
      <w:marRight w:val="0"/>
      <w:marTop w:val="0"/>
      <w:marBottom w:val="0"/>
      <w:divBdr>
        <w:top w:val="none" w:sz="0" w:space="0" w:color="auto"/>
        <w:left w:val="none" w:sz="0" w:space="0" w:color="auto"/>
        <w:bottom w:val="none" w:sz="0" w:space="0" w:color="auto"/>
        <w:right w:val="none" w:sz="0" w:space="0" w:color="auto"/>
      </w:divBdr>
    </w:div>
    <w:div w:id="1209998869">
      <w:marLeft w:val="0"/>
      <w:marRight w:val="0"/>
      <w:marTop w:val="0"/>
      <w:marBottom w:val="0"/>
      <w:divBdr>
        <w:top w:val="none" w:sz="0" w:space="0" w:color="auto"/>
        <w:left w:val="none" w:sz="0" w:space="0" w:color="auto"/>
        <w:bottom w:val="none" w:sz="0" w:space="0" w:color="auto"/>
        <w:right w:val="none" w:sz="0" w:space="0" w:color="auto"/>
      </w:divBdr>
    </w:div>
    <w:div w:id="1209998870">
      <w:marLeft w:val="0"/>
      <w:marRight w:val="0"/>
      <w:marTop w:val="0"/>
      <w:marBottom w:val="0"/>
      <w:divBdr>
        <w:top w:val="none" w:sz="0" w:space="0" w:color="auto"/>
        <w:left w:val="none" w:sz="0" w:space="0" w:color="auto"/>
        <w:bottom w:val="none" w:sz="0" w:space="0" w:color="auto"/>
        <w:right w:val="none" w:sz="0" w:space="0" w:color="auto"/>
      </w:divBdr>
    </w:div>
    <w:div w:id="1209998871">
      <w:marLeft w:val="0"/>
      <w:marRight w:val="0"/>
      <w:marTop w:val="0"/>
      <w:marBottom w:val="0"/>
      <w:divBdr>
        <w:top w:val="none" w:sz="0" w:space="0" w:color="auto"/>
        <w:left w:val="none" w:sz="0" w:space="0" w:color="auto"/>
        <w:bottom w:val="none" w:sz="0" w:space="0" w:color="auto"/>
        <w:right w:val="none" w:sz="0" w:space="0" w:color="auto"/>
      </w:divBdr>
    </w:div>
    <w:div w:id="1209998872">
      <w:marLeft w:val="0"/>
      <w:marRight w:val="0"/>
      <w:marTop w:val="0"/>
      <w:marBottom w:val="0"/>
      <w:divBdr>
        <w:top w:val="none" w:sz="0" w:space="0" w:color="auto"/>
        <w:left w:val="none" w:sz="0" w:space="0" w:color="auto"/>
        <w:bottom w:val="none" w:sz="0" w:space="0" w:color="auto"/>
        <w:right w:val="none" w:sz="0" w:space="0" w:color="auto"/>
      </w:divBdr>
    </w:div>
    <w:div w:id="1209998873">
      <w:marLeft w:val="0"/>
      <w:marRight w:val="0"/>
      <w:marTop w:val="0"/>
      <w:marBottom w:val="0"/>
      <w:divBdr>
        <w:top w:val="none" w:sz="0" w:space="0" w:color="auto"/>
        <w:left w:val="none" w:sz="0" w:space="0" w:color="auto"/>
        <w:bottom w:val="none" w:sz="0" w:space="0" w:color="auto"/>
        <w:right w:val="none" w:sz="0" w:space="0" w:color="auto"/>
      </w:divBdr>
    </w:div>
    <w:div w:id="1209998874">
      <w:marLeft w:val="0"/>
      <w:marRight w:val="0"/>
      <w:marTop w:val="0"/>
      <w:marBottom w:val="0"/>
      <w:divBdr>
        <w:top w:val="none" w:sz="0" w:space="0" w:color="auto"/>
        <w:left w:val="none" w:sz="0" w:space="0" w:color="auto"/>
        <w:bottom w:val="none" w:sz="0" w:space="0" w:color="auto"/>
        <w:right w:val="none" w:sz="0" w:space="0" w:color="auto"/>
      </w:divBdr>
    </w:div>
    <w:div w:id="1209998875">
      <w:marLeft w:val="0"/>
      <w:marRight w:val="0"/>
      <w:marTop w:val="0"/>
      <w:marBottom w:val="0"/>
      <w:divBdr>
        <w:top w:val="none" w:sz="0" w:space="0" w:color="auto"/>
        <w:left w:val="none" w:sz="0" w:space="0" w:color="auto"/>
        <w:bottom w:val="none" w:sz="0" w:space="0" w:color="auto"/>
        <w:right w:val="none" w:sz="0" w:space="0" w:color="auto"/>
      </w:divBdr>
    </w:div>
    <w:div w:id="1209998876">
      <w:marLeft w:val="0"/>
      <w:marRight w:val="0"/>
      <w:marTop w:val="0"/>
      <w:marBottom w:val="0"/>
      <w:divBdr>
        <w:top w:val="none" w:sz="0" w:space="0" w:color="auto"/>
        <w:left w:val="none" w:sz="0" w:space="0" w:color="auto"/>
        <w:bottom w:val="none" w:sz="0" w:space="0" w:color="auto"/>
        <w:right w:val="none" w:sz="0" w:space="0" w:color="auto"/>
      </w:divBdr>
    </w:div>
    <w:div w:id="1209998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12</Pages>
  <Words>14421</Words>
  <Characters>8221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Novak</cp:lastModifiedBy>
  <cp:revision>8</cp:revision>
  <cp:lastPrinted>2021-03-02T12:57:00Z</cp:lastPrinted>
  <dcterms:created xsi:type="dcterms:W3CDTF">2021-02-27T08:11:00Z</dcterms:created>
  <dcterms:modified xsi:type="dcterms:W3CDTF">2021-03-02T16:36:00Z</dcterms:modified>
</cp:coreProperties>
</file>