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0F0" w:rsidRPr="00F20152" w:rsidRDefault="00DC20F0" w:rsidP="00F20152">
      <w:pPr>
        <w:ind w:left="5220"/>
        <w:rPr>
          <w:rFonts w:ascii="Times New Roman" w:hAnsi="Times New Roman" w:cs="Times New Roman"/>
          <w:lang w:eastAsia="uk-UA"/>
        </w:rPr>
      </w:pPr>
      <w:r w:rsidRPr="00F20152">
        <w:rPr>
          <w:rFonts w:ascii="Times New Roman" w:hAnsi="Times New Roman" w:cs="Times New Roman"/>
          <w:lang w:eastAsia="uk-UA"/>
        </w:rPr>
        <w:t xml:space="preserve">Додаток </w:t>
      </w:r>
      <w:r>
        <w:rPr>
          <w:rFonts w:ascii="Times New Roman" w:hAnsi="Times New Roman" w:cs="Times New Roman"/>
          <w:lang w:eastAsia="uk-UA"/>
        </w:rPr>
        <w:t>8</w:t>
      </w:r>
    </w:p>
    <w:p w:rsidR="00DC20F0" w:rsidRPr="00F20152" w:rsidRDefault="00DC20F0" w:rsidP="00F20152">
      <w:pPr>
        <w:ind w:left="5220"/>
        <w:jc w:val="both"/>
        <w:rPr>
          <w:rFonts w:ascii="Times New Roman" w:hAnsi="Times New Roman" w:cs="Times New Roman"/>
          <w:lang w:eastAsia="uk-UA"/>
        </w:rPr>
      </w:pPr>
      <w:r w:rsidRPr="00F20152">
        <w:rPr>
          <w:rFonts w:ascii="Times New Roman" w:hAnsi="Times New Roman" w:cs="Times New Roman"/>
          <w:lang w:eastAsia="uk-UA"/>
        </w:rPr>
        <w:t>до рішення міської ради</w:t>
      </w:r>
    </w:p>
    <w:p w:rsidR="00DC20F0" w:rsidRPr="00F20152" w:rsidRDefault="00DC20F0" w:rsidP="00F20152">
      <w:pPr>
        <w:ind w:left="5220"/>
        <w:jc w:val="both"/>
        <w:rPr>
          <w:rFonts w:ascii="Times New Roman" w:hAnsi="Times New Roman" w:cs="Times New Roman"/>
          <w:lang w:eastAsia="uk-UA"/>
        </w:rPr>
      </w:pPr>
      <w:r>
        <w:rPr>
          <w:rFonts w:ascii="Times New Roman" w:hAnsi="Times New Roman" w:cs="Times New Roman"/>
          <w:lang w:eastAsia="uk-UA"/>
        </w:rPr>
        <w:t xml:space="preserve">24 лютого </w:t>
      </w:r>
      <w:r w:rsidRPr="00F20152">
        <w:rPr>
          <w:rFonts w:ascii="Times New Roman" w:hAnsi="Times New Roman" w:cs="Times New Roman"/>
          <w:lang w:eastAsia="uk-UA"/>
        </w:rPr>
        <w:t>2021 року №</w:t>
      </w:r>
      <w:r>
        <w:rPr>
          <w:rFonts w:ascii="Times New Roman" w:hAnsi="Times New Roman" w:cs="Times New Roman"/>
          <w:lang w:eastAsia="uk-UA"/>
        </w:rPr>
        <w:t>111</w:t>
      </w:r>
    </w:p>
    <w:p w:rsidR="00DC20F0" w:rsidRPr="00D121C1" w:rsidRDefault="00DC20F0" w:rsidP="00100617">
      <w:pPr>
        <w:ind w:left="5220"/>
        <w:rPr>
          <w:rFonts w:ascii="Times New Roman" w:hAnsi="Times New Roman" w:cs="Times New Roman"/>
        </w:rPr>
      </w:pPr>
    </w:p>
    <w:p w:rsidR="00DC20F0" w:rsidRPr="00D121C1" w:rsidRDefault="00DC20F0" w:rsidP="00100617">
      <w:pPr>
        <w:jc w:val="right"/>
        <w:rPr>
          <w:rFonts w:ascii="Times New Roman" w:hAnsi="Times New Roman" w:cs="Times New Roman"/>
        </w:rPr>
      </w:pPr>
    </w:p>
    <w:p w:rsidR="00DC20F0" w:rsidRPr="00D121C1" w:rsidRDefault="00DC20F0" w:rsidP="00692F9C">
      <w:pPr>
        <w:widowControl w:val="0"/>
        <w:suppressAutoHyphens/>
        <w:autoSpaceDE w:val="0"/>
        <w:ind w:firstLine="567"/>
        <w:jc w:val="center"/>
        <w:rPr>
          <w:rFonts w:ascii="Times New Roman" w:hAnsi="Times New Roman" w:cs="Times New Roman"/>
          <w:kern w:val="1"/>
          <w:lang w:eastAsia="hi-IN" w:bidi="hi-IN"/>
        </w:rPr>
      </w:pPr>
      <w:r w:rsidRPr="00D121C1">
        <w:rPr>
          <w:rFonts w:ascii="Times New Roman" w:hAnsi="Times New Roman" w:cs="Times New Roman"/>
          <w:kern w:val="1"/>
          <w:lang w:eastAsia="hi-IN" w:bidi="hi-IN"/>
        </w:rPr>
        <w:t>ПОЛОЖЕННЯ</w:t>
      </w:r>
    </w:p>
    <w:p w:rsidR="00DC20F0" w:rsidRPr="00D121C1" w:rsidRDefault="00DC20F0" w:rsidP="00692F9C">
      <w:pPr>
        <w:widowControl w:val="0"/>
        <w:suppressAutoHyphens/>
        <w:autoSpaceDE w:val="0"/>
        <w:ind w:firstLine="567"/>
        <w:jc w:val="center"/>
        <w:rPr>
          <w:rFonts w:ascii="Times New Roman" w:hAnsi="Times New Roman" w:cs="Times New Roman"/>
          <w:b/>
          <w:bCs/>
        </w:rPr>
      </w:pPr>
      <w:r w:rsidRPr="00D121C1">
        <w:rPr>
          <w:rFonts w:ascii="Times New Roman" w:hAnsi="Times New Roman" w:cs="Times New Roman"/>
          <w:b/>
          <w:bCs/>
          <w:kern w:val="1"/>
          <w:lang w:eastAsia="hi-IN" w:bidi="hi-IN"/>
        </w:rPr>
        <w:t xml:space="preserve">про </w:t>
      </w:r>
      <w:r w:rsidRPr="00D121C1">
        <w:rPr>
          <w:rFonts w:ascii="Times New Roman" w:hAnsi="Times New Roman" w:cs="Times New Roman"/>
          <w:b/>
          <w:bCs/>
          <w:shd w:val="clear" w:color="auto" w:fill="FFFFFF"/>
        </w:rPr>
        <w:t xml:space="preserve">адміністративно-господарський відділ </w:t>
      </w:r>
    </w:p>
    <w:p w:rsidR="00DC20F0" w:rsidRPr="00D121C1" w:rsidRDefault="00DC20F0" w:rsidP="00692F9C">
      <w:pPr>
        <w:widowControl w:val="0"/>
        <w:suppressAutoHyphens/>
        <w:autoSpaceDE w:val="0"/>
        <w:ind w:firstLine="567"/>
        <w:jc w:val="center"/>
        <w:rPr>
          <w:rFonts w:ascii="Times New Roman" w:hAnsi="Times New Roman" w:cs="Times New Roman"/>
          <w:kern w:val="1"/>
          <w:lang w:eastAsia="hi-IN" w:bidi="hi-IN"/>
        </w:rPr>
      </w:pPr>
      <w:r w:rsidRPr="00D121C1">
        <w:rPr>
          <w:rFonts w:ascii="Times New Roman" w:hAnsi="Times New Roman" w:cs="Times New Roman"/>
          <w:kern w:val="1"/>
          <w:lang w:eastAsia="hi-IN" w:bidi="hi-IN"/>
        </w:rPr>
        <w:t xml:space="preserve">виконавчого комітету Вараської міської ради </w:t>
      </w:r>
    </w:p>
    <w:p w:rsidR="00DC20F0" w:rsidRPr="00D121C1" w:rsidRDefault="00DC20F0" w:rsidP="00692F9C">
      <w:pPr>
        <w:widowControl w:val="0"/>
        <w:suppressAutoHyphens/>
        <w:autoSpaceDE w:val="0"/>
        <w:ind w:firstLine="567"/>
        <w:jc w:val="center"/>
        <w:rPr>
          <w:rFonts w:ascii="Times New Roman" w:hAnsi="Times New Roman" w:cs="Times New Roman"/>
          <w:kern w:val="1"/>
          <w:lang w:eastAsia="hi-IN" w:bidi="hi-IN"/>
        </w:rPr>
      </w:pPr>
    </w:p>
    <w:p w:rsidR="00DC20F0" w:rsidRPr="00D121C1" w:rsidRDefault="00DC20F0" w:rsidP="00692F9C">
      <w:pPr>
        <w:keepNext/>
        <w:widowControl w:val="0"/>
        <w:suppressAutoHyphens/>
        <w:autoSpaceDE w:val="0"/>
        <w:spacing w:line="100" w:lineRule="atLeast"/>
        <w:jc w:val="center"/>
        <w:rPr>
          <w:rFonts w:ascii="Times New Roman" w:hAnsi="Times New Roman" w:cs="Times New Roman"/>
          <w:b/>
          <w:bCs/>
          <w:kern w:val="2"/>
          <w:lang w:eastAsia="hi-IN" w:bidi="hi-IN"/>
        </w:rPr>
      </w:pPr>
      <w:r w:rsidRPr="00D121C1">
        <w:rPr>
          <w:rFonts w:ascii="Times New Roman" w:hAnsi="Times New Roman" w:cs="Times New Roman"/>
          <w:b/>
          <w:bCs/>
          <w:kern w:val="2"/>
          <w:lang w:eastAsia="hi-IN" w:bidi="hi-IN"/>
        </w:rPr>
        <w:t>3</w:t>
      </w:r>
      <w:r w:rsidRPr="00D121C1">
        <w:rPr>
          <w:rFonts w:ascii="Times New Roman" w:hAnsi="Times New Roman" w:cs="Times New Roman"/>
          <w:b/>
          <w:bCs/>
          <w:kern w:val="2"/>
          <w:lang w:val="ru-RU" w:eastAsia="hi-IN" w:bidi="hi-IN"/>
        </w:rPr>
        <w:t>3</w:t>
      </w:r>
      <w:r w:rsidRPr="00D121C1">
        <w:rPr>
          <w:rFonts w:ascii="Times New Roman" w:hAnsi="Times New Roman" w:cs="Times New Roman"/>
          <w:b/>
          <w:bCs/>
          <w:kern w:val="2"/>
          <w:lang w:val="en-US" w:eastAsia="hi-IN" w:bidi="hi-IN"/>
        </w:rPr>
        <w:t>0</w:t>
      </w:r>
      <w:r w:rsidRPr="00D121C1">
        <w:rPr>
          <w:rFonts w:ascii="Times New Roman" w:hAnsi="Times New Roman" w:cs="Times New Roman"/>
          <w:b/>
          <w:bCs/>
          <w:kern w:val="2"/>
          <w:lang w:eastAsia="hi-IN" w:bidi="hi-IN"/>
        </w:rPr>
        <w:t>0-П-01</w:t>
      </w:r>
    </w:p>
    <w:p w:rsidR="00DC20F0" w:rsidRPr="00C505C2" w:rsidRDefault="00DC20F0">
      <w:pPr>
        <w:pStyle w:val="TOC1"/>
        <w:tabs>
          <w:tab w:val="left" w:pos="440"/>
          <w:tab w:val="right" w:leader="dot" w:pos="9912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D121C1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fldChar w:fldCharType="begin"/>
      </w:r>
      <w:r w:rsidRPr="00D121C1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instrText xml:space="preserve"> TOC \o "1-1" \h \z \u </w:instrText>
      </w:r>
      <w:r w:rsidRPr="00D121C1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fldChar w:fldCharType="separate"/>
      </w:r>
      <w:hyperlink w:anchor="_Toc65585952" w:history="1">
        <w:r w:rsidRPr="00AA1918">
          <w:rPr>
            <w:rStyle w:val="Hyperlink"/>
            <w:rFonts w:cs="Calibri"/>
            <w:noProof/>
          </w:rPr>
          <w:t>1</w:t>
        </w:r>
        <w:r w:rsidRPr="00C505C2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AA1918">
          <w:rPr>
            <w:rStyle w:val="Hyperlink"/>
            <w:rFonts w:cs="Calibri"/>
            <w:noProof/>
          </w:rPr>
          <w:t>Загальні положення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C20F0" w:rsidRPr="00C505C2" w:rsidRDefault="00DC20F0">
      <w:pPr>
        <w:pStyle w:val="TOC1"/>
        <w:tabs>
          <w:tab w:val="left" w:pos="440"/>
          <w:tab w:val="right" w:leader="dot" w:pos="9912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53" w:history="1">
        <w:r w:rsidRPr="00AA1918">
          <w:rPr>
            <w:rStyle w:val="Hyperlink"/>
            <w:rFonts w:cs="Calibri"/>
            <w:noProof/>
          </w:rPr>
          <w:t>2</w:t>
        </w:r>
        <w:r w:rsidRPr="00C505C2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AA1918">
          <w:rPr>
            <w:rStyle w:val="Hyperlink"/>
            <w:rFonts w:cs="Calibri"/>
            <w:noProof/>
          </w:rPr>
          <w:t>Завдання Відділу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C20F0" w:rsidRPr="00C505C2" w:rsidRDefault="00DC20F0">
      <w:pPr>
        <w:pStyle w:val="TOC1"/>
        <w:tabs>
          <w:tab w:val="left" w:pos="440"/>
          <w:tab w:val="right" w:leader="dot" w:pos="9912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54" w:history="1">
        <w:r w:rsidRPr="00AA1918">
          <w:rPr>
            <w:rStyle w:val="Hyperlink"/>
            <w:rFonts w:cs="Calibri"/>
            <w:noProof/>
          </w:rPr>
          <w:t>3</w:t>
        </w:r>
        <w:r w:rsidRPr="00C505C2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AA1918">
          <w:rPr>
            <w:rStyle w:val="Hyperlink"/>
            <w:rFonts w:cs="Calibri"/>
            <w:noProof/>
          </w:rPr>
          <w:t>Функції Відділу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C20F0" w:rsidRPr="00C505C2" w:rsidRDefault="00DC20F0">
      <w:pPr>
        <w:pStyle w:val="TOC1"/>
        <w:tabs>
          <w:tab w:val="left" w:pos="440"/>
          <w:tab w:val="right" w:leader="dot" w:pos="9912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55" w:history="1">
        <w:r w:rsidRPr="00AA1918">
          <w:rPr>
            <w:rStyle w:val="Hyperlink"/>
            <w:rFonts w:cs="Calibri"/>
            <w:noProof/>
          </w:rPr>
          <w:t>4</w:t>
        </w:r>
        <w:r w:rsidRPr="00C505C2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AA1918">
          <w:rPr>
            <w:rStyle w:val="Hyperlink"/>
            <w:rFonts w:cs="Calibri"/>
            <w:noProof/>
          </w:rPr>
          <w:t>Права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C20F0" w:rsidRPr="00C505C2" w:rsidRDefault="00DC20F0">
      <w:pPr>
        <w:pStyle w:val="TOC1"/>
        <w:tabs>
          <w:tab w:val="left" w:pos="440"/>
          <w:tab w:val="right" w:leader="dot" w:pos="9912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56" w:history="1">
        <w:r w:rsidRPr="00AA1918">
          <w:rPr>
            <w:rStyle w:val="Hyperlink"/>
            <w:rFonts w:cs="Calibri"/>
            <w:noProof/>
          </w:rPr>
          <w:t>5</w:t>
        </w:r>
        <w:r w:rsidRPr="00C505C2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AA1918">
          <w:rPr>
            <w:rStyle w:val="Hyperlink"/>
            <w:rFonts w:cs="Calibri"/>
            <w:noProof/>
          </w:rPr>
          <w:t>Відповідальність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C20F0" w:rsidRPr="00C505C2" w:rsidRDefault="00DC20F0">
      <w:pPr>
        <w:pStyle w:val="TOC1"/>
        <w:tabs>
          <w:tab w:val="left" w:pos="440"/>
          <w:tab w:val="right" w:leader="dot" w:pos="9912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57" w:history="1">
        <w:r w:rsidRPr="00AA1918">
          <w:rPr>
            <w:rStyle w:val="Hyperlink"/>
            <w:rFonts w:cs="Calibri"/>
            <w:noProof/>
          </w:rPr>
          <w:t>6</w:t>
        </w:r>
        <w:r w:rsidRPr="00C505C2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AA1918">
          <w:rPr>
            <w:rStyle w:val="Hyperlink"/>
            <w:rFonts w:cs="Calibri"/>
            <w:noProof/>
          </w:rPr>
          <w:t>Взаємовідносини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C20F0" w:rsidRPr="00C505C2" w:rsidRDefault="00DC20F0">
      <w:pPr>
        <w:pStyle w:val="TOC1"/>
        <w:tabs>
          <w:tab w:val="left" w:pos="440"/>
          <w:tab w:val="right" w:leader="dot" w:pos="9912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58" w:history="1">
        <w:r w:rsidRPr="00AA1918">
          <w:rPr>
            <w:rStyle w:val="Hyperlink"/>
            <w:rFonts w:cs="Calibri"/>
            <w:noProof/>
          </w:rPr>
          <w:t>7</w:t>
        </w:r>
        <w:r w:rsidRPr="00C505C2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AA1918">
          <w:rPr>
            <w:rStyle w:val="Hyperlink"/>
            <w:rFonts w:cs="Calibri"/>
            <w:noProof/>
          </w:rPr>
          <w:t>Заключні положення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C20F0" w:rsidRPr="00C505C2" w:rsidRDefault="00DC20F0">
      <w:pPr>
        <w:pStyle w:val="TOC1"/>
        <w:tabs>
          <w:tab w:val="left" w:pos="440"/>
          <w:tab w:val="right" w:leader="dot" w:pos="9912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59" w:history="1">
        <w:r w:rsidRPr="00AA1918">
          <w:rPr>
            <w:rStyle w:val="Hyperlink"/>
            <w:rFonts w:cs="Calibri"/>
            <w:noProof/>
          </w:rPr>
          <w:t>8</w:t>
        </w:r>
        <w:r w:rsidRPr="00C505C2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AA1918">
          <w:rPr>
            <w:rStyle w:val="Hyperlink"/>
            <w:rFonts w:cs="Calibri"/>
            <w:noProof/>
          </w:rPr>
          <w:t>Додаток. Схема організаційної структури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C20F0" w:rsidRPr="00D121C1" w:rsidRDefault="00DC20F0" w:rsidP="00692F9C">
      <w:pPr>
        <w:suppressAutoHyphens/>
        <w:spacing w:line="100" w:lineRule="atLeast"/>
        <w:rPr>
          <w:rFonts w:ascii="Times New Roman" w:hAnsi="Times New Roman" w:cs="Times New Roman"/>
          <w:kern w:val="1"/>
          <w:lang w:eastAsia="hi-IN" w:bidi="hi-IN"/>
        </w:rPr>
      </w:pPr>
      <w:r w:rsidRPr="00D121C1">
        <w:rPr>
          <w:rFonts w:ascii="Times New Roman" w:hAnsi="Times New Roman" w:cs="Times New Roman"/>
          <w:kern w:val="1"/>
          <w:lang w:eastAsia="hi-IN" w:bidi="hi-IN"/>
        </w:rPr>
        <w:fldChar w:fldCharType="end"/>
      </w:r>
    </w:p>
    <w:p w:rsidR="00DC20F0" w:rsidRPr="00D121C1" w:rsidRDefault="00DC20F0" w:rsidP="00692F9C">
      <w:pPr>
        <w:suppressAutoHyphens/>
        <w:spacing w:line="100" w:lineRule="atLeast"/>
        <w:jc w:val="center"/>
        <w:rPr>
          <w:rFonts w:ascii="Times New Roman" w:hAnsi="Times New Roman" w:cs="Times New Roman"/>
          <w:kern w:val="1"/>
          <w:lang w:eastAsia="hi-IN" w:bidi="hi-IN"/>
        </w:rPr>
      </w:pPr>
      <w:r w:rsidRPr="00D121C1">
        <w:rPr>
          <w:rFonts w:ascii="Times New Roman" w:hAnsi="Times New Roman" w:cs="Times New Roman"/>
          <w:kern w:val="1"/>
          <w:lang w:eastAsia="hi-IN" w:bidi="hi-IN"/>
        </w:rPr>
        <w:t>В документі 7 сторінок.</w:t>
      </w:r>
    </w:p>
    <w:p w:rsidR="00DC20F0" w:rsidRPr="00D121C1" w:rsidRDefault="00DC20F0" w:rsidP="008C6C22">
      <w:pPr>
        <w:keepNext/>
        <w:widowControl w:val="0"/>
        <w:suppressAutoHyphens/>
        <w:autoSpaceDE w:val="0"/>
        <w:spacing w:line="100" w:lineRule="atLeast"/>
        <w:jc w:val="center"/>
        <w:rPr>
          <w:rFonts w:ascii="Times New Roman" w:hAnsi="Times New Roman" w:cs="Times New Roman"/>
          <w:b/>
          <w:bCs/>
          <w:kern w:val="2"/>
          <w:lang w:eastAsia="hi-IN" w:bidi="hi-IN"/>
        </w:rPr>
      </w:pPr>
      <w:r w:rsidRPr="00D121C1">
        <w:rPr>
          <w:rFonts w:ascii="Times New Roman" w:hAnsi="Times New Roman" w:cs="Times New Roman"/>
          <w:b/>
          <w:bCs/>
          <w:kern w:val="2"/>
          <w:lang w:eastAsia="hi-IN" w:bidi="hi-IN"/>
        </w:rPr>
        <w:br w:type="page"/>
      </w:r>
    </w:p>
    <w:p w:rsidR="00DC20F0" w:rsidRPr="00D121C1" w:rsidRDefault="00DC20F0" w:rsidP="00C06966">
      <w:pPr>
        <w:pStyle w:val="Heading1"/>
      </w:pPr>
      <w:bookmarkStart w:id="0" w:name="_Toc65585952"/>
      <w:r w:rsidRPr="00D121C1">
        <w:t>Загальні положення</w:t>
      </w:r>
      <w:bookmarkStart w:id="1" w:name="_GoBack"/>
      <w:bookmarkEnd w:id="0"/>
      <w:bookmarkEnd w:id="1"/>
    </w:p>
    <w:p w:rsidR="00DC20F0" w:rsidRPr="00D121C1" w:rsidRDefault="00DC20F0" w:rsidP="009C20E9">
      <w:pPr>
        <w:pStyle w:val="Heading2"/>
      </w:pPr>
      <w:r w:rsidRPr="00D121C1">
        <w:rPr>
          <w:shd w:val="clear" w:color="auto" w:fill="FFFFFF"/>
        </w:rPr>
        <w:t xml:space="preserve">Адміністративно-господарський </w:t>
      </w:r>
      <w:r w:rsidRPr="00D121C1">
        <w:rPr>
          <w:kern w:val="1"/>
          <w:lang w:eastAsia="hi-IN" w:bidi="hi-IN"/>
        </w:rPr>
        <w:t xml:space="preserve">відділ </w:t>
      </w:r>
      <w:r w:rsidRPr="00D121C1">
        <w:t xml:space="preserve">виконавчого комітету Вараської міської ради </w:t>
      </w:r>
      <w:r w:rsidRPr="00D121C1">
        <w:rPr>
          <w:kern w:val="1"/>
          <w:lang w:eastAsia="hi-IN" w:bidi="hi-IN"/>
        </w:rPr>
        <w:t>(далі Відділ)</w:t>
      </w:r>
      <w:r w:rsidRPr="00D121C1">
        <w:t xml:space="preserve"> є виконавчим органом Вараської міської ради, без статусу юридичної особи, який утворений відповідно до рішення Вараської міської ради від 24.02.2021 № 110.</w:t>
      </w:r>
    </w:p>
    <w:p w:rsidR="00DC20F0" w:rsidRPr="00D121C1" w:rsidRDefault="00DC20F0" w:rsidP="009C20E9">
      <w:pPr>
        <w:pStyle w:val="Heading2"/>
      </w:pPr>
      <w:r w:rsidRPr="00D121C1">
        <w:t>Структура, чисельність та витрати на утримання Відділу затверджується рішенням міської ради.</w:t>
      </w:r>
    </w:p>
    <w:p w:rsidR="00DC20F0" w:rsidRPr="00D121C1" w:rsidRDefault="00DC20F0" w:rsidP="00C06966">
      <w:pPr>
        <w:pStyle w:val="Heading2"/>
      </w:pPr>
      <w:r w:rsidRPr="00D121C1">
        <w:t>Припинення діяльності відділу</w:t>
      </w:r>
      <w:r>
        <w:t xml:space="preserve"> </w:t>
      </w:r>
      <w:r w:rsidRPr="00D121C1">
        <w:rPr>
          <w:spacing w:val="-2"/>
        </w:rPr>
        <w:t xml:space="preserve">(ліквідація) чи реорганізація здійснюється </w:t>
      </w:r>
      <w:r w:rsidRPr="00D121C1">
        <w:t>у встановленому порядку відповідно до вимог чинного законодавства України.</w:t>
      </w:r>
    </w:p>
    <w:p w:rsidR="00DC20F0" w:rsidRPr="00D121C1" w:rsidRDefault="00DC20F0" w:rsidP="00C06966">
      <w:pPr>
        <w:pStyle w:val="Heading2"/>
      </w:pPr>
      <w:r w:rsidRPr="00D121C1">
        <w:t xml:space="preserve">Відділ підконтрольний і підзвітний міській раді, підпорядкований виконавчому комітету міської ради, міському голові, керуючому справами виконавчого комітету. </w:t>
      </w:r>
    </w:p>
    <w:p w:rsidR="00DC20F0" w:rsidRPr="00D121C1" w:rsidRDefault="00DC20F0" w:rsidP="00C06966">
      <w:pPr>
        <w:pStyle w:val="Heading2"/>
      </w:pPr>
      <w:r w:rsidRPr="00D121C1">
        <w:t xml:space="preserve">Роботу Відділу координує і спрямовує </w:t>
      </w:r>
      <w:r w:rsidRPr="00D121C1">
        <w:rPr>
          <w:kern w:val="2"/>
          <w:lang w:eastAsia="hi-IN" w:bidi="hi-IN"/>
        </w:rPr>
        <w:t>керуючий справами виконавчого комітету</w:t>
      </w:r>
      <w:r w:rsidRPr="00D121C1">
        <w:t xml:space="preserve">, відповідно до розподілу функціональних обов’язків. </w:t>
      </w:r>
    </w:p>
    <w:p w:rsidR="00DC20F0" w:rsidRPr="00D121C1" w:rsidRDefault="00DC20F0" w:rsidP="00C06966">
      <w:pPr>
        <w:pStyle w:val="Heading2"/>
      </w:pPr>
      <w:r w:rsidRPr="00D121C1">
        <w:t>Відділ очолює начальник відділу, який призначається на посаду та звільняється з посади міським головою в порядку передбаченому чинним законодавством України.</w:t>
      </w:r>
    </w:p>
    <w:p w:rsidR="00DC20F0" w:rsidRPr="00D121C1" w:rsidRDefault="00DC20F0" w:rsidP="00167B06">
      <w:pPr>
        <w:widowControl w:val="0"/>
        <w:suppressAutoHyphens/>
        <w:autoSpaceDE w:val="0"/>
        <w:ind w:left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Кваліфікаційні вимоги: вища освіта не нижче ступеня магістра, спеціаліста відповідного професійного спрямування(публічне управління та адміністрування).</w:t>
      </w:r>
      <w:r>
        <w:rPr>
          <w:rFonts w:ascii="Times New Roman" w:hAnsi="Times New Roman" w:cs="Times New Roman"/>
        </w:rPr>
        <w:t xml:space="preserve"> </w:t>
      </w:r>
      <w:r w:rsidRPr="00D121C1">
        <w:rPr>
          <w:rFonts w:ascii="Times New Roman" w:hAnsi="Times New Roman" w:cs="Times New Roman"/>
        </w:rPr>
        <w:t>Вільне володіння державною мовою. Стаж роботи на службі в органах місцевого самоврядування, на посадах державної служби або досвід роботи на керівних посадах підприємств, установ та організацій незалежно від форми власності не менше 2 років.</w:t>
      </w:r>
    </w:p>
    <w:p w:rsidR="00DC20F0" w:rsidRPr="00D121C1" w:rsidRDefault="00DC20F0" w:rsidP="00C06966">
      <w:pPr>
        <w:pStyle w:val="Heading2"/>
      </w:pPr>
      <w:r w:rsidRPr="00D121C1">
        <w:t>Працівники Відділу призначаються на посаду і звільняються з посади міським головою в порядку передбаченому чинним законодавством України.</w:t>
      </w:r>
    </w:p>
    <w:p w:rsidR="00DC20F0" w:rsidRPr="00D121C1" w:rsidRDefault="00DC20F0" w:rsidP="00167B06">
      <w:pPr>
        <w:widowControl w:val="0"/>
        <w:suppressAutoHyphens/>
        <w:autoSpaceDE w:val="0"/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 xml:space="preserve">1.8   </w:t>
      </w:r>
      <w:r w:rsidRPr="00D121C1">
        <w:rPr>
          <w:rFonts w:ascii="Times New Roman" w:hAnsi="Times New Roman" w:cs="Times New Roman"/>
        </w:rPr>
        <w:tab/>
        <w:t>Кваліфікаційні вимоги головного спеціаліста відділу: Кваліфікаційні вимоги: вища освіта не нижче ступеня бакалавра відповідного професійного спрямування (публічне управління та адміністрування).</w:t>
      </w:r>
      <w:r>
        <w:rPr>
          <w:rFonts w:ascii="Times New Roman" w:hAnsi="Times New Roman" w:cs="Times New Roman"/>
        </w:rPr>
        <w:t xml:space="preserve"> </w:t>
      </w:r>
      <w:r w:rsidRPr="00D121C1">
        <w:rPr>
          <w:rFonts w:ascii="Times New Roman" w:hAnsi="Times New Roman" w:cs="Times New Roman"/>
        </w:rPr>
        <w:t xml:space="preserve">Вільне володіння державною мовою. Без вимог до стажу роботи. </w:t>
      </w:r>
    </w:p>
    <w:p w:rsidR="00DC20F0" w:rsidRPr="00D121C1" w:rsidRDefault="00DC20F0" w:rsidP="00167B06">
      <w:pPr>
        <w:pStyle w:val="Heading2"/>
        <w:widowControl/>
        <w:numPr>
          <w:ilvl w:val="1"/>
          <w:numId w:val="10"/>
        </w:numPr>
        <w:suppressAutoHyphens w:val="0"/>
        <w:spacing w:after="0"/>
      </w:pPr>
      <w:r w:rsidRPr="00D121C1">
        <w:tab/>
        <w:t>У своїй діяльності Відділ керується:</w:t>
      </w:r>
    </w:p>
    <w:p w:rsidR="00DC20F0" w:rsidRPr="00D121C1" w:rsidRDefault="00DC20F0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Конституцією України;</w:t>
      </w:r>
    </w:p>
    <w:p w:rsidR="00DC20F0" w:rsidRPr="00D121C1" w:rsidRDefault="00DC20F0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Конвенцією про захист прав людини і основоположних свобод;</w:t>
      </w:r>
    </w:p>
    <w:p w:rsidR="00DC20F0" w:rsidRPr="00D121C1" w:rsidRDefault="00DC20F0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Європейською хартією місцевого самоврядування;</w:t>
      </w:r>
    </w:p>
    <w:p w:rsidR="00DC20F0" w:rsidRPr="00D121C1" w:rsidRDefault="00DC20F0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іншими міжнародними договорами та правовими актами, ратифікованими Верховною Радою України;</w:t>
      </w:r>
    </w:p>
    <w:p w:rsidR="00DC20F0" w:rsidRPr="00D121C1" w:rsidRDefault="00DC20F0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Кодексом цивільного захисту України;</w:t>
      </w:r>
    </w:p>
    <w:p w:rsidR="00DC20F0" w:rsidRPr="00D121C1" w:rsidRDefault="00DC20F0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Законами України: «Про місцеве самоврядування в Україні», «Про службу в органах місцевого самоврядування», «Про запобігання корупції», «Про доступ до публічної інформації»;</w:t>
      </w:r>
    </w:p>
    <w:p w:rsidR="00DC20F0" w:rsidRPr="00D121C1" w:rsidRDefault="00DC20F0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іншими Законами України, постановами Верховної Ради України, актами Президента України, декретами, постановами і розпорядженнями Кабінету Міністрів України;</w:t>
      </w:r>
    </w:p>
    <w:p w:rsidR="00DC20F0" w:rsidRPr="00D121C1" w:rsidRDefault="00DC20F0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розпорядженнями голови обласної ради, рішеннями обласної ради, рішеннями міської ради і виконавчого комітету, розпорядженнями міського голови;</w:t>
      </w:r>
    </w:p>
    <w:p w:rsidR="00DC20F0" w:rsidRPr="00D121C1" w:rsidRDefault="00DC20F0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стандартом ISO 9001:2015;</w:t>
      </w:r>
    </w:p>
    <w:p w:rsidR="00DC20F0" w:rsidRPr="00D121C1" w:rsidRDefault="00DC20F0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цим Положенням, посадовими інструкціями працівників Відділу;</w:t>
      </w:r>
    </w:p>
    <w:p w:rsidR="00DC20F0" w:rsidRPr="00D121C1" w:rsidRDefault="00DC20F0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іншими нормативно-правовими актами.</w:t>
      </w:r>
    </w:p>
    <w:p w:rsidR="00DC20F0" w:rsidRPr="00D121C1" w:rsidRDefault="00DC20F0" w:rsidP="00C06966">
      <w:pPr>
        <w:pStyle w:val="Heading2"/>
      </w:pPr>
      <w:r w:rsidRPr="00D121C1">
        <w:t xml:space="preserve">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Відділу. </w:t>
      </w:r>
    </w:p>
    <w:p w:rsidR="00DC20F0" w:rsidRPr="00D121C1" w:rsidRDefault="00DC20F0" w:rsidP="00C06966">
      <w:pPr>
        <w:pStyle w:val="Heading2"/>
      </w:pPr>
      <w:r w:rsidRPr="00D121C1">
        <w:t>Місцезнаходження Відділу: 34400, Рівненська область, м. Вараш, майдан Незалежності, буд.1.</w:t>
      </w:r>
    </w:p>
    <w:p w:rsidR="00DC20F0" w:rsidRPr="00D121C1" w:rsidRDefault="00DC20F0" w:rsidP="00C06966">
      <w:pPr>
        <w:pStyle w:val="Heading1"/>
      </w:pPr>
      <w:bookmarkStart w:id="2" w:name="_Toc65585953"/>
      <w:r w:rsidRPr="00D121C1">
        <w:t>Завдання Відділу</w:t>
      </w:r>
      <w:bookmarkEnd w:id="2"/>
    </w:p>
    <w:p w:rsidR="00DC20F0" w:rsidRPr="00D121C1" w:rsidRDefault="00DC20F0" w:rsidP="00167B06">
      <w:pPr>
        <w:pStyle w:val="Heading2"/>
      </w:pPr>
      <w:r w:rsidRPr="00D121C1">
        <w:rPr>
          <w:shd w:val="clear" w:color="auto" w:fill="FFFFFF"/>
        </w:rPr>
        <w:t>Матеріально-технічне забезпечення діяльності міської ради, виконавчого комітету, виконавчих органів ради, які обслуговуються відділом бухгалтерського обліку та звітності виконавчого комітету міської ради</w:t>
      </w:r>
      <w:r w:rsidRPr="00D121C1">
        <w:t>.</w:t>
      </w:r>
    </w:p>
    <w:p w:rsidR="00DC20F0" w:rsidRPr="00D121C1" w:rsidRDefault="00DC20F0" w:rsidP="00C06966">
      <w:pPr>
        <w:pStyle w:val="Heading2"/>
      </w:pPr>
      <w:r w:rsidRPr="00D121C1">
        <w:rPr>
          <w:shd w:val="clear" w:color="auto" w:fill="FFFFFF"/>
        </w:rPr>
        <w:t>Координація та забезпечення підтримки в належному санітарно-технічному стані приміщень в адміністративних будівлях виконавчого комітету міської ради.</w:t>
      </w:r>
    </w:p>
    <w:p w:rsidR="00DC20F0" w:rsidRPr="00D121C1" w:rsidRDefault="00DC20F0" w:rsidP="00C06966">
      <w:pPr>
        <w:pStyle w:val="Heading2"/>
      </w:pPr>
      <w:r w:rsidRPr="00D121C1">
        <w:t>Забезпечення автотранспортного обслуговування посадових осіб міської ради та виконавчого комітету для виконання службових повноважень.</w:t>
      </w:r>
    </w:p>
    <w:p w:rsidR="00DC20F0" w:rsidRPr="00D121C1" w:rsidRDefault="00DC20F0" w:rsidP="006A64AF">
      <w:pPr>
        <w:ind w:left="709" w:hanging="709"/>
        <w:jc w:val="both"/>
        <w:rPr>
          <w:rFonts w:ascii="Times New Roman" w:hAnsi="Times New Roman" w:cs="Times New Roman"/>
          <w:b/>
          <w:bCs/>
        </w:rPr>
      </w:pPr>
      <w:r w:rsidRPr="00D121C1">
        <w:rPr>
          <w:rFonts w:ascii="Times New Roman" w:hAnsi="Times New Roman" w:cs="Times New Roman"/>
        </w:rPr>
        <w:t>2.4</w:t>
      </w:r>
      <w:r w:rsidRPr="00D121C1">
        <w:rPr>
          <w:rFonts w:ascii="Times New Roman" w:hAnsi="Times New Roman" w:cs="Times New Roman"/>
        </w:rPr>
        <w:tab/>
        <w:t>Здійснення контролю за економним і раціональним використанням енергоресурсів, інвентаря, транспортних засобів та інших матеріальних цінностей, а також забезпечення їх безперебійної роботи та технічного обслуговування.</w:t>
      </w:r>
    </w:p>
    <w:p w:rsidR="00DC20F0" w:rsidRPr="00D121C1" w:rsidRDefault="00DC20F0" w:rsidP="00C06966">
      <w:pPr>
        <w:pStyle w:val="Heading1"/>
      </w:pPr>
      <w:bookmarkStart w:id="3" w:name="_Toc65585954"/>
      <w:r w:rsidRPr="00D121C1">
        <w:t>Функції Відділу</w:t>
      </w:r>
      <w:bookmarkEnd w:id="3"/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3.1</w:t>
      </w:r>
      <w:r w:rsidRPr="00D121C1">
        <w:rPr>
          <w:rFonts w:ascii="Times New Roman" w:hAnsi="Times New Roman" w:cs="Times New Roman"/>
        </w:rPr>
        <w:tab/>
        <w:t>Здійснює усі закупівлі в частині забезпечення підрозділів виконавчого комітету меблями, канцелярськими товарами, обладнанням, господарським інвентарем засобами механізації інженерної та управлінської праці.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3.2</w:t>
      </w:r>
      <w:r w:rsidRPr="00D121C1">
        <w:rPr>
          <w:rFonts w:ascii="Times New Roman" w:hAnsi="Times New Roman" w:cs="Times New Roman"/>
        </w:rPr>
        <w:tab/>
        <w:t>Забезпечує господарче обслуговування</w:t>
      </w:r>
      <w:r>
        <w:rPr>
          <w:rFonts w:ascii="Times New Roman" w:hAnsi="Times New Roman" w:cs="Times New Roman"/>
        </w:rPr>
        <w:t xml:space="preserve"> </w:t>
      </w:r>
      <w:r w:rsidRPr="00D121C1">
        <w:rPr>
          <w:rFonts w:ascii="Times New Roman" w:hAnsi="Times New Roman" w:cs="Times New Roman"/>
        </w:rPr>
        <w:t>та належне прибирання службових приміщень адміністративної будівлі виконавчого комітету міської ради, інших приміщень виконавчих органів.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3.3</w:t>
      </w:r>
      <w:r w:rsidRPr="00D121C1">
        <w:rPr>
          <w:rFonts w:ascii="Times New Roman" w:hAnsi="Times New Roman" w:cs="Times New Roman"/>
        </w:rPr>
        <w:tab/>
        <w:t>Контролює утримання систем: тепло-, водопостачання, каналізації у технічно справному стані.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3.4 Забезпечує надійну, економічну і безпечну роботу енерго- та електроустаткування.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 xml:space="preserve">3.5 </w:t>
      </w:r>
      <w:r w:rsidRPr="00D121C1">
        <w:rPr>
          <w:rFonts w:ascii="Times New Roman" w:hAnsi="Times New Roman" w:cs="Times New Roman"/>
        </w:rPr>
        <w:tab/>
        <w:t>Планує та організовує проведення ремонтних робіт господарчим або підрядним способом з метою утримання адміністративної будівлі виконавчого комітету міської ради у належному технічному стані.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3.6</w:t>
      </w:r>
      <w:r w:rsidRPr="00D121C1">
        <w:rPr>
          <w:rFonts w:ascii="Times New Roman" w:hAnsi="Times New Roman" w:cs="Times New Roman"/>
        </w:rPr>
        <w:tab/>
        <w:t>Організовує виконання підготовчих робіт при проведенні капітального і поточних ремонтів службових приміщень та інженерних комунікацій.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3.7</w:t>
      </w:r>
      <w:r w:rsidRPr="00D121C1">
        <w:rPr>
          <w:rFonts w:ascii="Times New Roman" w:hAnsi="Times New Roman" w:cs="Times New Roman"/>
        </w:rPr>
        <w:tab/>
        <w:t>Організовує господарське забезпечення проведення сесій міської ради, засідань виконавчого комітету, нарад та інших заходів, що проводяться у виконавчому комітеті міської ради.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3.8</w:t>
      </w:r>
      <w:r w:rsidRPr="00D121C1">
        <w:rPr>
          <w:rFonts w:ascii="Times New Roman" w:hAnsi="Times New Roman" w:cs="Times New Roman"/>
        </w:rPr>
        <w:tab/>
        <w:t>Надає пропозиції до проекту кошторису витрат адміністративно-господарського забезпечення діяльності виконавчого комітету міської ради з урахуванням відповідних пропозицій структурних підрозділів.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3.9</w:t>
      </w:r>
      <w:r w:rsidRPr="00D121C1">
        <w:rPr>
          <w:rFonts w:ascii="Times New Roman" w:hAnsi="Times New Roman" w:cs="Times New Roman"/>
        </w:rPr>
        <w:tab/>
        <w:t>Здійснює облік, збереження матеріалів, основних засобів та швидкозношуваних предметів, призначених для забезпечення діяльності відділів та управлінь виконавчого комітету міської ради.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3.10  Організовує оформлення необхідних матеріалів для укладання договорів із відповідними підприємствами, організаціями, установами, приватними підприємцями про закупівлю товарів та надання ними послуг у сфері господарювання.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3.11</w:t>
      </w:r>
      <w:r w:rsidRPr="00D121C1">
        <w:rPr>
          <w:rFonts w:ascii="Times New Roman" w:hAnsi="Times New Roman" w:cs="Times New Roman"/>
        </w:rPr>
        <w:tab/>
        <w:t>Здійснює супровід процесу укладання договорів щодо адміністративно-господарського забезпечення діяльності виконкому міської ради.</w:t>
      </w:r>
    </w:p>
    <w:p w:rsidR="00DC20F0" w:rsidRPr="00D121C1" w:rsidRDefault="00DC20F0" w:rsidP="00CF218D">
      <w:pPr>
        <w:tabs>
          <w:tab w:val="left" w:pos="709"/>
        </w:tabs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 xml:space="preserve">3.12  </w:t>
      </w:r>
      <w:r w:rsidRPr="00D121C1">
        <w:rPr>
          <w:rFonts w:ascii="Times New Roman" w:hAnsi="Times New Roman" w:cs="Times New Roman"/>
        </w:rPr>
        <w:tab/>
        <w:t>Здійснює контроль над виконанням укладених договорів.</w:t>
      </w:r>
    </w:p>
    <w:p w:rsidR="00DC20F0" w:rsidRPr="00D121C1" w:rsidRDefault="00DC20F0" w:rsidP="00CF218D">
      <w:pPr>
        <w:tabs>
          <w:tab w:val="left" w:pos="709"/>
          <w:tab w:val="left" w:pos="1418"/>
        </w:tabs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3.13</w:t>
      </w:r>
      <w:r w:rsidRPr="00D121C1">
        <w:rPr>
          <w:rFonts w:ascii="Times New Roman" w:hAnsi="Times New Roman" w:cs="Times New Roman"/>
        </w:rPr>
        <w:tab/>
        <w:t>Здійснює контроль над дотриманням працівниками режиму енергозбереження та економії.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3.14 Здійснює зняття та ведення обліку  показників  електролічильників, теплолічильників, лічильників холодної і гарячої води та своєчасне подання даних до комунальних підприємств, які надають комунальні послуги.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3.15</w:t>
      </w:r>
      <w:r w:rsidRPr="00D121C1">
        <w:rPr>
          <w:rFonts w:ascii="Times New Roman" w:hAnsi="Times New Roman" w:cs="Times New Roman"/>
        </w:rPr>
        <w:tab/>
        <w:t>Здійснює проведення та забезпечує надійне функціонування засобів зв'язку в приміщеннях виконавчих органів міської ради.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3.16</w:t>
      </w:r>
      <w:r w:rsidRPr="00D121C1">
        <w:rPr>
          <w:rFonts w:ascii="Times New Roman" w:hAnsi="Times New Roman" w:cs="Times New Roman"/>
        </w:rPr>
        <w:tab/>
        <w:t>Здійснення матеріально-технічного забезпечення та обслуговування автотранспорту, що знаходиться на балансі виконавчого комітету міської ради.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 xml:space="preserve">3.17 </w:t>
      </w:r>
      <w:r w:rsidRPr="00D121C1">
        <w:rPr>
          <w:rFonts w:ascii="Times New Roman" w:hAnsi="Times New Roman" w:cs="Times New Roman"/>
        </w:rPr>
        <w:tab/>
        <w:t>Контролює та організовує роботу водіїв автотранспортних засобів, веде облік використання автотранспорту у виконавчому комітеті  міської ради.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 xml:space="preserve">3.18 </w:t>
      </w:r>
      <w:r w:rsidRPr="00D121C1">
        <w:rPr>
          <w:rFonts w:ascii="Times New Roman" w:hAnsi="Times New Roman" w:cs="Times New Roman"/>
        </w:rPr>
        <w:tab/>
        <w:t>Забезпечує виконання протипожежних заходів і утримання в справному стані пожежного інвентарю.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 xml:space="preserve">3.19 </w:t>
      </w:r>
      <w:r w:rsidRPr="00D121C1">
        <w:rPr>
          <w:rFonts w:ascii="Times New Roman" w:hAnsi="Times New Roman" w:cs="Times New Roman"/>
        </w:rPr>
        <w:tab/>
        <w:t>Розробляє та вносить пропозиції щодо розподілу ліміту пробігу транспорту на поточний рік, контролює його дотримання.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3.20Здійснює контроль за належним утриманням державної символіки та символіки міста у службових приміщеннях виконкому та міської ради, флагштоках адмінбудівлі.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3.21</w:t>
      </w:r>
      <w:r w:rsidRPr="00D121C1">
        <w:rPr>
          <w:rFonts w:ascii="Times New Roman" w:hAnsi="Times New Roman" w:cs="Times New Roman"/>
        </w:rPr>
        <w:tab/>
        <w:t>Здійснює матеріально-технічне забезпечення виборів і референдумів, згідно з чинного законодавства України.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3.22</w:t>
      </w:r>
      <w:r w:rsidRPr="00D121C1">
        <w:rPr>
          <w:rFonts w:ascii="Times New Roman" w:hAnsi="Times New Roman" w:cs="Times New Roman"/>
        </w:rPr>
        <w:tab/>
        <w:t>Координує процес надання приміщень виконавчого комітету об’єднанням громадян, ОСББ для проведення зборів, нарад, конференцій.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 xml:space="preserve">3.23 </w:t>
      </w:r>
      <w:r w:rsidRPr="00D121C1">
        <w:rPr>
          <w:rFonts w:ascii="Times New Roman" w:hAnsi="Times New Roman" w:cs="Times New Roman"/>
        </w:rPr>
        <w:tab/>
        <w:t>Здійснює підготовку проектів розпорядчих актів міської ради, її виконавчих органів і міського голови, в т.ч. нормативного характеру, що стосується діяльності відділу.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>3.24 Розглядає звернення громадян, підприємств, установ та організацій, посадових осіб, запити та звернення депутатів, запити на інформацію з питань роботи Відділу.</w:t>
      </w:r>
    </w:p>
    <w:p w:rsidR="00DC20F0" w:rsidRPr="00D121C1" w:rsidRDefault="00DC20F0" w:rsidP="00CF218D">
      <w:pPr>
        <w:ind w:left="709" w:hanging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 xml:space="preserve">3.25 </w:t>
      </w:r>
      <w:r w:rsidRPr="00D121C1">
        <w:rPr>
          <w:rFonts w:ascii="Times New Roman" w:hAnsi="Times New Roman" w:cs="Times New Roman"/>
        </w:rPr>
        <w:tab/>
        <w:t>Відповідно до статті 35 Закону України «Про статус депутатів місцевих рад» сприяє депутатам під час здійснення їх депутатської діяльності.</w:t>
      </w:r>
    </w:p>
    <w:p w:rsidR="00DC20F0" w:rsidRPr="00D121C1" w:rsidRDefault="00DC20F0" w:rsidP="00C06966">
      <w:pPr>
        <w:pStyle w:val="Heading1"/>
      </w:pPr>
      <w:bookmarkStart w:id="4" w:name="_Toc65585955"/>
      <w:r w:rsidRPr="00D121C1">
        <w:t>Права</w:t>
      </w:r>
      <w:bookmarkEnd w:id="4"/>
    </w:p>
    <w:p w:rsidR="00DC20F0" w:rsidRPr="00D121C1" w:rsidRDefault="00DC20F0" w:rsidP="007C488A">
      <w:pPr>
        <w:ind w:firstLine="709"/>
        <w:jc w:val="both"/>
        <w:rPr>
          <w:rFonts w:ascii="Times New Roman" w:hAnsi="Times New Roman" w:cs="Times New Roman"/>
        </w:rPr>
      </w:pPr>
      <w:r w:rsidRPr="00D121C1">
        <w:rPr>
          <w:rFonts w:ascii="Times New Roman" w:eastAsia="SimSun" w:hAnsi="Times New Roman" w:cs="Times New Roman"/>
          <w:kern w:val="2"/>
          <w:lang w:eastAsia="hi-IN" w:bidi="hi-IN"/>
        </w:rPr>
        <w:t xml:space="preserve">Посадові особи </w:t>
      </w:r>
      <w:r w:rsidRPr="00D121C1">
        <w:rPr>
          <w:rFonts w:ascii="Times New Roman" w:hAnsi="Times New Roman" w:cs="Times New Roman"/>
        </w:rPr>
        <w:t>Відділу мають право:</w:t>
      </w:r>
    </w:p>
    <w:p w:rsidR="00DC20F0" w:rsidRPr="00D121C1" w:rsidRDefault="00DC20F0" w:rsidP="00C06966">
      <w:pPr>
        <w:pStyle w:val="Heading2"/>
      </w:pPr>
      <w:r w:rsidRPr="00D121C1">
        <w:t>Одержувати у встановленому чинним законодавством України порядку від посадових осіб органів виконавчої влади та органів місцевого самоврядування, керівників підприємств, установ і організацій незалежно від форми власності документи, довідки, інші матеріали, необхідні для виконання покладених на Відділ завдань.</w:t>
      </w:r>
    </w:p>
    <w:p w:rsidR="00DC20F0" w:rsidRPr="00D121C1" w:rsidRDefault="00DC20F0" w:rsidP="00C06966">
      <w:pPr>
        <w:pStyle w:val="Heading2"/>
      </w:pPr>
      <w:r w:rsidRPr="00D121C1">
        <w:t>У разі покладання на Відділ функцій, що не передбачені цим Положенням, інформувати про це міського голову.</w:t>
      </w:r>
    </w:p>
    <w:p w:rsidR="00DC20F0" w:rsidRPr="00D121C1" w:rsidRDefault="00DC20F0" w:rsidP="00C06966">
      <w:pPr>
        <w:pStyle w:val="Heading2"/>
      </w:pPr>
      <w:r w:rsidRPr="00D121C1">
        <w:t>Залучати за узгодженням із керівником виконавчого органу міської ради відповідних спеціалістів для підготовки нормативних та інших документів, а також для розробки і здійснення заходів, які проводяться Відділом відповідно до покладених на нього завдань, а також у випадках, коли відповідні виконавчі органи міської ради чи посадові особи не надають документи, інші матеріали, необхідні для вирішення покладених завдань, з метою вжиття відповідних заходів.</w:t>
      </w:r>
    </w:p>
    <w:p w:rsidR="00DC20F0" w:rsidRPr="00D121C1" w:rsidRDefault="00DC20F0" w:rsidP="00C06966">
      <w:pPr>
        <w:pStyle w:val="Heading2"/>
      </w:pPr>
      <w:r w:rsidRPr="00D121C1">
        <w:t>Брати участь у пленарних засіданнях сесій міської ради, засіданнях постійних комісій міської ради та виконавчого комітету, нарадах, комісіях, робочих групах, утворених міською радою, її виконавчими органами, міським головою.</w:t>
      </w:r>
    </w:p>
    <w:p w:rsidR="00DC20F0" w:rsidRPr="00D121C1" w:rsidRDefault="00DC20F0" w:rsidP="00C06966">
      <w:pPr>
        <w:pStyle w:val="Heading2"/>
      </w:pPr>
      <w:r w:rsidRPr="00D121C1">
        <w:t xml:space="preserve">За дорученням міського голови, заступника міського голови, </w:t>
      </w:r>
      <w:r w:rsidRPr="00D121C1">
        <w:rPr>
          <w:kern w:val="2"/>
          <w:lang w:eastAsia="hi-IN" w:bidi="hi-IN"/>
        </w:rPr>
        <w:t>керуючого справами виконавчого комітету</w:t>
      </w:r>
      <w:r w:rsidRPr="00D121C1">
        <w:t xml:space="preserve"> організовувати і проводити наради з посадовими особами виконавчих органів міської ради, підприємств, установ, організацій з питань, що належать до його компетенції.</w:t>
      </w:r>
    </w:p>
    <w:p w:rsidR="00DC20F0" w:rsidRPr="00D121C1" w:rsidRDefault="00DC20F0" w:rsidP="00C06966">
      <w:pPr>
        <w:pStyle w:val="Heading1"/>
      </w:pPr>
      <w:bookmarkStart w:id="5" w:name="_Toc65585956"/>
      <w:r w:rsidRPr="00D121C1">
        <w:t>Відповідальність</w:t>
      </w:r>
      <w:bookmarkEnd w:id="5"/>
    </w:p>
    <w:p w:rsidR="00DC20F0" w:rsidRPr="00D121C1" w:rsidRDefault="00DC20F0" w:rsidP="00C06966">
      <w:pPr>
        <w:pStyle w:val="Heading2"/>
      </w:pPr>
      <w:r w:rsidRPr="00D121C1">
        <w:t>Працівники Відділу несуть відповідальність у порядку та обсязі, встановлених відповідними посадовими інструкціями відповідно до чинного законодавства України.</w:t>
      </w:r>
    </w:p>
    <w:p w:rsidR="00DC20F0" w:rsidRPr="00D121C1" w:rsidRDefault="00DC20F0" w:rsidP="009C20E9">
      <w:pPr>
        <w:pStyle w:val="Heading2"/>
      </w:pPr>
      <w:r w:rsidRPr="00D121C1">
        <w:t xml:space="preserve">Посадові особи Відділу повинні сумлінно виконувати свої службові обов'язки, шанобливо ставитися до громадян, керівників і співробітників, дотримуватися високої культури спілкування, не допускати дій і вчинків, які можуть зашкодити інтересам служби чи негативно вплинути на репутацію міської ради, її виконавчих органів та посадових осіб. </w:t>
      </w:r>
    </w:p>
    <w:p w:rsidR="00DC20F0" w:rsidRPr="00D121C1" w:rsidRDefault="00DC20F0" w:rsidP="009C20E9">
      <w:pPr>
        <w:pStyle w:val="Heading2"/>
      </w:pPr>
      <w:r w:rsidRPr="00D121C1">
        <w:t>Матеріальна шкода, завдана незаконними діями чи бездіяльністю посадових осіб Відділу при здійсненні ними своїх повноважень, відшкодовується у встановленому законодавством порядку.</w:t>
      </w:r>
    </w:p>
    <w:p w:rsidR="00DC20F0" w:rsidRPr="00D121C1" w:rsidRDefault="00DC20F0" w:rsidP="009C20E9">
      <w:pPr>
        <w:pStyle w:val="Heading2"/>
      </w:pPr>
      <w:r w:rsidRPr="00D121C1">
        <w:t>Працівники Відділу несуть персональну відповідальність у порядку та обсязі, встановлених відповідними посадовими інструкціями відповідно до чинного законодавства України.</w:t>
      </w:r>
    </w:p>
    <w:p w:rsidR="00DC20F0" w:rsidRPr="00D121C1" w:rsidRDefault="00DC20F0" w:rsidP="00C06966">
      <w:pPr>
        <w:pStyle w:val="Heading1"/>
      </w:pPr>
      <w:bookmarkStart w:id="6" w:name="_Toc65585957"/>
      <w:r w:rsidRPr="00D121C1">
        <w:t>Взаємовідносини</w:t>
      </w:r>
      <w:bookmarkEnd w:id="6"/>
    </w:p>
    <w:p w:rsidR="00DC20F0" w:rsidRPr="00D121C1" w:rsidRDefault="00DC20F0" w:rsidP="00C06966">
      <w:pPr>
        <w:pStyle w:val="Heading2"/>
      </w:pPr>
      <w:r w:rsidRPr="00D121C1">
        <w:t>Працівники Відділу при виконанні посадових обов’язків взаємодіють між собою щодо отримання, надання інформацій, погодження документів, спільного виконання завдань та функцій, що покладені на Відділ.</w:t>
      </w:r>
    </w:p>
    <w:p w:rsidR="00DC20F0" w:rsidRPr="00D121C1" w:rsidRDefault="00DC20F0" w:rsidP="00C06966">
      <w:pPr>
        <w:pStyle w:val="Heading2"/>
      </w:pPr>
      <w:r w:rsidRPr="00D121C1">
        <w:t>Відділ</w:t>
      </w:r>
      <w:r>
        <w:t xml:space="preserve"> </w:t>
      </w:r>
      <w:r w:rsidRPr="00D121C1">
        <w:t>при виконанні покладених на нього завдань взаємодіє з відділами, управліннями та іншими виконавчими органами Вараської міської ради.</w:t>
      </w:r>
    </w:p>
    <w:p w:rsidR="00DC20F0" w:rsidRPr="00D121C1" w:rsidRDefault="00DC20F0" w:rsidP="00C06966">
      <w:pPr>
        <w:pStyle w:val="Heading2"/>
      </w:pPr>
      <w:r w:rsidRPr="00D121C1">
        <w:t>За дорученням міського голови при виконанні покладених на нього завдань, взаємодіє з органами виконавчої влади, органами місцевого самоврядування, підприємствами, установами, юридичними та фізичними особами організаціями незалежно від форми власності, засобами масової інформації, об’єднаннями громадян.</w:t>
      </w:r>
    </w:p>
    <w:p w:rsidR="00DC20F0" w:rsidRPr="00D121C1" w:rsidRDefault="00DC20F0" w:rsidP="00C06966">
      <w:pPr>
        <w:pStyle w:val="Heading2"/>
      </w:pPr>
      <w:r w:rsidRPr="00D121C1">
        <w:t>У період тимчасової відсутності начальника відділу (відрядження, відпустки, тимчасової втрати працездатності тощо) виконання його обов'язків покладаються на головного спеціаліста відділу.</w:t>
      </w:r>
    </w:p>
    <w:p w:rsidR="00DC20F0" w:rsidRPr="00D121C1" w:rsidRDefault="00DC20F0" w:rsidP="009C20E9">
      <w:pPr>
        <w:pStyle w:val="Heading1"/>
        <w:keepLines/>
        <w:suppressAutoHyphens w:val="0"/>
        <w:spacing w:before="360" w:after="240"/>
        <w:jc w:val="both"/>
      </w:pPr>
      <w:bookmarkStart w:id="7" w:name="_Toc65585958"/>
      <w:r w:rsidRPr="00D121C1">
        <w:t>Заключні положення</w:t>
      </w:r>
      <w:bookmarkEnd w:id="7"/>
    </w:p>
    <w:p w:rsidR="00DC20F0" w:rsidRPr="00D121C1" w:rsidRDefault="00DC20F0" w:rsidP="009C20E9">
      <w:pPr>
        <w:pStyle w:val="Heading2"/>
        <w:widowControl/>
        <w:suppressAutoHyphens w:val="0"/>
        <w:spacing w:after="0"/>
      </w:pPr>
      <w:r w:rsidRPr="00D121C1">
        <w:t>Ліквідація та реорганізація Відділу здійснюється за рішенням Вараської міської ради  у порядку, встановленому законодавством України.</w:t>
      </w:r>
    </w:p>
    <w:p w:rsidR="00DC20F0" w:rsidRPr="00D121C1" w:rsidRDefault="00DC20F0" w:rsidP="009C20E9">
      <w:pPr>
        <w:pStyle w:val="Heading2"/>
        <w:widowControl/>
        <w:suppressAutoHyphens w:val="0"/>
        <w:spacing w:after="0"/>
      </w:pPr>
      <w:r w:rsidRPr="00D121C1">
        <w:t>Зміни та доповнення до цього Положення вносяться у порядку, встановленому для його прийняття.</w:t>
      </w:r>
    </w:p>
    <w:p w:rsidR="00DC20F0" w:rsidRPr="00D121C1" w:rsidRDefault="00DC20F0" w:rsidP="009C20E9">
      <w:pPr>
        <w:pStyle w:val="Heading2"/>
        <w:widowControl/>
        <w:suppressAutoHyphens w:val="0"/>
        <w:spacing w:after="0"/>
      </w:pPr>
      <w:r w:rsidRPr="00D121C1">
        <w:t>Питання діяльності Відділу, що не врегульовані цим Положенням, вирішуються відповідно до вимог чинного законодавства України.</w:t>
      </w:r>
    </w:p>
    <w:p w:rsidR="00DC20F0" w:rsidRPr="00D121C1" w:rsidRDefault="00DC20F0" w:rsidP="009C20E9">
      <w:pPr>
        <w:rPr>
          <w:rFonts w:ascii="Times New Roman" w:hAnsi="Times New Roman" w:cs="Times New Roman"/>
          <w:lang w:eastAsia="zh-CN"/>
        </w:rPr>
      </w:pPr>
    </w:p>
    <w:p w:rsidR="00DC20F0" w:rsidRPr="00D121C1" w:rsidRDefault="00DC20F0" w:rsidP="00084146">
      <w:pPr>
        <w:ind w:firstLine="709"/>
        <w:rPr>
          <w:rFonts w:ascii="Times New Roman" w:hAnsi="Times New Roman" w:cs="Times New Roman"/>
        </w:rPr>
      </w:pPr>
    </w:p>
    <w:p w:rsidR="00DC20F0" w:rsidRPr="00D121C1" w:rsidRDefault="00DC20F0" w:rsidP="00C06966">
      <w:pPr>
        <w:rPr>
          <w:rFonts w:ascii="Times New Roman" w:hAnsi="Times New Roman" w:cs="Times New Roman"/>
        </w:rPr>
      </w:pPr>
      <w:r w:rsidRPr="00D121C1">
        <w:rPr>
          <w:rFonts w:ascii="Times New Roman" w:hAnsi="Times New Roman" w:cs="Times New Roman"/>
        </w:rPr>
        <w:t xml:space="preserve">Секретар міської ради </w:t>
      </w:r>
      <w:r w:rsidRPr="00D121C1">
        <w:rPr>
          <w:rFonts w:ascii="Times New Roman" w:hAnsi="Times New Roman" w:cs="Times New Roman"/>
        </w:rPr>
        <w:tab/>
      </w:r>
      <w:r w:rsidRPr="00D121C1">
        <w:rPr>
          <w:rFonts w:ascii="Times New Roman" w:hAnsi="Times New Roman" w:cs="Times New Roman"/>
        </w:rPr>
        <w:tab/>
      </w:r>
      <w:r w:rsidRPr="00D121C1">
        <w:rPr>
          <w:rFonts w:ascii="Times New Roman" w:hAnsi="Times New Roman" w:cs="Times New Roman"/>
        </w:rPr>
        <w:tab/>
      </w:r>
      <w:r w:rsidRPr="00D121C1">
        <w:rPr>
          <w:rFonts w:ascii="Times New Roman" w:hAnsi="Times New Roman" w:cs="Times New Roman"/>
        </w:rPr>
        <w:tab/>
      </w:r>
      <w:r w:rsidRPr="00D121C1">
        <w:rPr>
          <w:rFonts w:ascii="Times New Roman" w:hAnsi="Times New Roman" w:cs="Times New Roman"/>
        </w:rPr>
        <w:tab/>
      </w:r>
      <w:r w:rsidRPr="00D121C1">
        <w:rPr>
          <w:rFonts w:ascii="Times New Roman" w:hAnsi="Times New Roman" w:cs="Times New Roman"/>
        </w:rPr>
        <w:tab/>
        <w:t>Геннадій ДЕРЕВ’ЯНЧУК</w:t>
      </w:r>
    </w:p>
    <w:p w:rsidR="00DC20F0" w:rsidRPr="00D121C1" w:rsidRDefault="00DC20F0" w:rsidP="00C06966">
      <w:pPr>
        <w:pStyle w:val="Heading1"/>
      </w:pPr>
      <w:r w:rsidRPr="00D121C1">
        <w:br w:type="page"/>
      </w:r>
      <w:bookmarkStart w:id="8" w:name="_Toc370796608"/>
      <w:bookmarkStart w:id="9" w:name="_Toc61471810"/>
      <w:bookmarkStart w:id="10" w:name="_Toc299347141"/>
      <w:bookmarkStart w:id="11" w:name="_Toc62234752"/>
      <w:bookmarkStart w:id="12" w:name="_Toc62310367"/>
      <w:bookmarkStart w:id="13" w:name="_Toc65585959"/>
      <w:r w:rsidRPr="00D121C1">
        <w:t>Додаток. Схема організаційної структури</w:t>
      </w:r>
      <w:bookmarkEnd w:id="8"/>
      <w:bookmarkEnd w:id="9"/>
      <w:bookmarkEnd w:id="10"/>
      <w:bookmarkEnd w:id="11"/>
      <w:bookmarkEnd w:id="12"/>
      <w:bookmarkEnd w:id="13"/>
    </w:p>
    <w:p w:rsidR="00DC20F0" w:rsidRPr="00D121C1" w:rsidRDefault="00DC20F0" w:rsidP="00D536F3">
      <w:pPr>
        <w:rPr>
          <w:rFonts w:ascii="Times New Roman" w:hAnsi="Times New Roman" w:cs="Times New Roman"/>
        </w:rPr>
      </w:pPr>
    </w:p>
    <w:p w:rsidR="00DC20F0" w:rsidRPr="00D121C1" w:rsidRDefault="00DC20F0" w:rsidP="00D536F3">
      <w:pPr>
        <w:rPr>
          <w:rFonts w:ascii="Times New Roman" w:hAnsi="Times New Roman" w:cs="Times New Roman"/>
        </w:rPr>
      </w:pPr>
      <w:r>
        <w:rPr>
          <w:noProof/>
          <w:lang w:eastAsia="uk-UA"/>
        </w:rPr>
        <w:pict>
          <v:group id="Группа 1" o:spid="_x0000_s1026" style="position:absolute;margin-left:173.95pt;margin-top:28.45pt;width:285.7pt;height:258.6pt;z-index:251658240;mso-position-horizontal-relative:page" coordorigin="5737,4002" coordsize="2586,3116">
            <v:rect id="Rectangle 3" o:spid="_x0000_s1027" style="position:absolute;left:5737;top:4002;width:2583;height:405;visibility:visible">
              <v:textbox>
                <w:txbxContent>
                  <w:p w:rsidR="00DC20F0" w:rsidRDefault="00DC20F0" w:rsidP="00D536F3">
                    <w:pPr>
                      <w:jc w:val="center"/>
                    </w:pPr>
                    <w:r>
                      <w:t>Міський голова</w:t>
                    </w:r>
                  </w:p>
                </w:txbxContent>
              </v:textbox>
            </v:rect>
            <v:rect id="Rectangle 4" o:spid="_x0000_s1028" style="position:absolute;left:5737;top:4591;width:2583;height:589;visibility:visible">
              <v:textbox>
                <w:txbxContent>
                  <w:p w:rsidR="00DC20F0" w:rsidRPr="00D536F3" w:rsidRDefault="00DC20F0" w:rsidP="00D536F3">
                    <w:pPr>
                      <w:jc w:val="center"/>
                    </w:pPr>
                    <w:r w:rsidRPr="00D536F3">
                      <w:t>Керуючий</w:t>
                    </w:r>
                    <w:r>
                      <w:t xml:space="preserve"> </w:t>
                    </w:r>
                    <w:r w:rsidRPr="00D536F3">
                      <w:t>справами</w:t>
                    </w:r>
                  </w:p>
                  <w:p w:rsidR="00DC20F0" w:rsidRPr="00D536F3" w:rsidRDefault="00DC20F0" w:rsidP="00D536F3">
                    <w:pPr>
                      <w:jc w:val="center"/>
                    </w:pPr>
                    <w:r w:rsidRPr="00D536F3">
                      <w:rPr>
                        <w:color w:val="000000"/>
                      </w:rPr>
                      <w:t>виконавчого комітету</w:t>
                    </w:r>
                  </w:p>
                </w:txbxContent>
              </v:textbox>
            </v:rect>
            <v:rect id="Rectangle 5" o:spid="_x0000_s1029" style="position:absolute;left:5737;top:5352;width:2584;height:607;visibility:visible">
              <v:textbox>
                <w:txbxContent>
                  <w:p w:rsidR="00DC20F0" w:rsidRPr="00D536F3" w:rsidRDefault="00DC20F0" w:rsidP="00D536F3">
                    <w:pPr>
                      <w:jc w:val="center"/>
                    </w:pPr>
                    <w:r>
                      <w:t>Адміністративно-господарський в</w:t>
                    </w:r>
                    <w:r w:rsidRPr="00D536F3">
                      <w:t xml:space="preserve">ідділ </w:t>
                    </w:r>
                    <w:r>
                      <w:t>(12,5</w:t>
                    </w:r>
                    <w:r w:rsidRPr="00D536F3">
                      <w:t>)</w:t>
                    </w:r>
                  </w:p>
                </w:txbxContent>
              </v:textbox>
            </v:rect>
            <v:line id="Line 6" o:spid="_x0000_s1030" style="position:absolute;visibility:visible" from="7029,4407" to="7029,4591" o:connectortype="straight"/>
            <v:line id="Line 7" o:spid="_x0000_s1031" style="position:absolute;visibility:visible" from="7029,5180" to="7029,5352" o:connectortype="straight"/>
            <v:line id="Line 8" o:spid="_x0000_s1032" style="position:absolute;visibility:visible" from="7029,5959" to="7031,6162" o:connectortype="straight"/>
            <v:rect id="Rectangle 10" o:spid="_x0000_s1033" style="position:absolute;left:5739;top:6162;width:2584;height:956;visibility:visible">
              <v:textbox>
                <w:txbxContent>
                  <w:p w:rsidR="00DC20F0" w:rsidRPr="006169AB" w:rsidRDefault="00DC20F0" w:rsidP="00D536F3">
                    <w:pPr>
                      <w:rPr>
                        <w:lang w:val="ru-RU"/>
                      </w:rPr>
                    </w:pPr>
                    <w:r>
                      <w:t xml:space="preserve">Начальник відділу– </w:t>
                    </w:r>
                    <w:r w:rsidRPr="006169AB">
                      <w:rPr>
                        <w:lang w:val="ru-RU"/>
                      </w:rPr>
                      <w:t>1</w:t>
                    </w:r>
                  </w:p>
                  <w:p w:rsidR="00DC20F0" w:rsidRDefault="00DC20F0" w:rsidP="00D536F3">
                    <w:pPr>
                      <w:rPr>
                        <w:lang w:val="ru-RU"/>
                      </w:rPr>
                    </w:pPr>
                    <w:r w:rsidRPr="006169AB">
                      <w:t>Головний спеціаліст –</w:t>
                    </w:r>
                    <w:r>
                      <w:rPr>
                        <w:lang w:val="ru-RU"/>
                      </w:rPr>
                      <w:t xml:space="preserve"> 1</w:t>
                    </w:r>
                  </w:p>
                  <w:p w:rsidR="00DC20F0" w:rsidRDefault="00DC20F0" w:rsidP="00D536F3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Водій автотранспортних засобів – 6</w:t>
                    </w:r>
                  </w:p>
                  <w:p w:rsidR="00DC20F0" w:rsidRPr="006169AB" w:rsidRDefault="00DC20F0" w:rsidP="00D536F3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Прибиральник службових приміщень – 4,5</w:t>
                    </w:r>
                  </w:p>
                </w:txbxContent>
              </v:textbox>
            </v:rect>
            <w10:wrap anchorx="page"/>
          </v:group>
        </w:pict>
      </w:r>
    </w:p>
    <w:sectPr w:rsidR="00DC20F0" w:rsidRPr="00D121C1" w:rsidSect="009C20E9">
      <w:headerReference w:type="default" r:id="rId7"/>
      <w:pgSz w:w="11906" w:h="16838"/>
      <w:pgMar w:top="993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0F0" w:rsidRDefault="00DC20F0" w:rsidP="00C06966">
      <w:r>
        <w:separator/>
      </w:r>
    </w:p>
  </w:endnote>
  <w:endnote w:type="continuationSeparator" w:id="0">
    <w:p w:rsidR="00DC20F0" w:rsidRDefault="00DC20F0" w:rsidP="00C0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0F0" w:rsidRDefault="00DC20F0" w:rsidP="00C06966">
      <w:r>
        <w:separator/>
      </w:r>
    </w:p>
  </w:footnote>
  <w:footnote w:type="continuationSeparator" w:id="0">
    <w:p w:rsidR="00DC20F0" w:rsidRDefault="00DC20F0" w:rsidP="00C0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0F0" w:rsidRDefault="00DC20F0" w:rsidP="00C06966">
    <w:pPr>
      <w:pStyle w:val="Header"/>
      <w:jc w:val="center"/>
    </w:pPr>
    <w:fldSimple w:instr="PAGE   \* MERGEFORMAT">
      <w:r w:rsidRPr="00EF4F88">
        <w:rPr>
          <w:noProof/>
          <w:lang w:val="ru-RU"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61CD8"/>
    <w:multiLevelType w:val="multilevel"/>
    <w:tmpl w:val="AE94DAF2"/>
    <w:lvl w:ilvl="0">
      <w:start w:val="5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8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4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96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1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249" w:hanging="1800"/>
      </w:pPr>
      <w:rPr>
        <w:rFonts w:cs="Times New Roman"/>
      </w:rPr>
    </w:lvl>
  </w:abstractNum>
  <w:abstractNum w:abstractNumId="1">
    <w:nsid w:val="1E513AEC"/>
    <w:multiLevelType w:val="hybridMultilevel"/>
    <w:tmpl w:val="84924842"/>
    <w:lvl w:ilvl="0" w:tplc="F53A3C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062AF"/>
    <w:multiLevelType w:val="hybridMultilevel"/>
    <w:tmpl w:val="57D035C0"/>
    <w:lvl w:ilvl="0" w:tplc="F53A3C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5D2E79"/>
    <w:multiLevelType w:val="hybridMultilevel"/>
    <w:tmpl w:val="2878033E"/>
    <w:lvl w:ilvl="0" w:tplc="F53A3C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23C09"/>
    <w:multiLevelType w:val="multilevel"/>
    <w:tmpl w:val="D30023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>
    <w:nsid w:val="41BA3D1E"/>
    <w:multiLevelType w:val="multilevel"/>
    <w:tmpl w:val="C52810EE"/>
    <w:lvl w:ilvl="0">
      <w:start w:val="6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Times New Roman" w:hAnsi="Times New Roman" w:cs="Times New Roman"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Times New Roman" w:hAnsi="Times New Roman" w:cs="Times New Roman"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Times New Roman" w:hAnsi="Times New Roman" w:cs="Times New Roman"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Times New Roman" w:hAnsi="Times New Roman" w:cs="Times New Roman"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6">
    <w:nsid w:val="43C06A63"/>
    <w:multiLevelType w:val="hybridMultilevel"/>
    <w:tmpl w:val="4FA4DDEA"/>
    <w:lvl w:ilvl="0" w:tplc="F53A3C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EC0A45"/>
    <w:multiLevelType w:val="multilevel"/>
    <w:tmpl w:val="45D8F21A"/>
    <w:lvl w:ilvl="0">
      <w:start w:val="6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/>
      </w:rPr>
    </w:lvl>
  </w:abstractNum>
  <w:abstractNum w:abstractNumId="8">
    <w:nsid w:val="74D57117"/>
    <w:multiLevelType w:val="hybridMultilevel"/>
    <w:tmpl w:val="AB4E85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8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9"/>
    </w:lvlOverride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28E"/>
    <w:rsid w:val="0003645D"/>
    <w:rsid w:val="000447A0"/>
    <w:rsid w:val="0005022F"/>
    <w:rsid w:val="00053B05"/>
    <w:rsid w:val="000545BA"/>
    <w:rsid w:val="000716C5"/>
    <w:rsid w:val="00084146"/>
    <w:rsid w:val="0009361D"/>
    <w:rsid w:val="000A2915"/>
    <w:rsid w:val="00100617"/>
    <w:rsid w:val="001141F9"/>
    <w:rsid w:val="00120DCD"/>
    <w:rsid w:val="00167B06"/>
    <w:rsid w:val="00171D73"/>
    <w:rsid w:val="00182CB4"/>
    <w:rsid w:val="00183797"/>
    <w:rsid w:val="00184C0B"/>
    <w:rsid w:val="00193F2B"/>
    <w:rsid w:val="001A0604"/>
    <w:rsid w:val="001B3C52"/>
    <w:rsid w:val="001B682C"/>
    <w:rsid w:val="00205854"/>
    <w:rsid w:val="002240B0"/>
    <w:rsid w:val="0026096C"/>
    <w:rsid w:val="0026794E"/>
    <w:rsid w:val="00295128"/>
    <w:rsid w:val="002A72C0"/>
    <w:rsid w:val="002A7F5E"/>
    <w:rsid w:val="002C2797"/>
    <w:rsid w:val="002C4F45"/>
    <w:rsid w:val="002F107A"/>
    <w:rsid w:val="00325785"/>
    <w:rsid w:val="003336A9"/>
    <w:rsid w:val="003A502F"/>
    <w:rsid w:val="003B6139"/>
    <w:rsid w:val="003E3E67"/>
    <w:rsid w:val="00464B2E"/>
    <w:rsid w:val="00476906"/>
    <w:rsid w:val="00481EFD"/>
    <w:rsid w:val="004B2980"/>
    <w:rsid w:val="004B378D"/>
    <w:rsid w:val="004C4963"/>
    <w:rsid w:val="004D328E"/>
    <w:rsid w:val="004E12D8"/>
    <w:rsid w:val="004E138E"/>
    <w:rsid w:val="00515522"/>
    <w:rsid w:val="005173CD"/>
    <w:rsid w:val="00520A7C"/>
    <w:rsid w:val="00522109"/>
    <w:rsid w:val="00532BE5"/>
    <w:rsid w:val="00585491"/>
    <w:rsid w:val="005A4E18"/>
    <w:rsid w:val="005F36BC"/>
    <w:rsid w:val="005F4BC3"/>
    <w:rsid w:val="00606050"/>
    <w:rsid w:val="00615D08"/>
    <w:rsid w:val="006169AB"/>
    <w:rsid w:val="00625AC3"/>
    <w:rsid w:val="006309BD"/>
    <w:rsid w:val="006477BD"/>
    <w:rsid w:val="00667EB7"/>
    <w:rsid w:val="0068143E"/>
    <w:rsid w:val="006859D9"/>
    <w:rsid w:val="00692F9C"/>
    <w:rsid w:val="00696BAB"/>
    <w:rsid w:val="006A64AF"/>
    <w:rsid w:val="006C001C"/>
    <w:rsid w:val="006C02DE"/>
    <w:rsid w:val="00710A67"/>
    <w:rsid w:val="00722BBC"/>
    <w:rsid w:val="0074383C"/>
    <w:rsid w:val="00746035"/>
    <w:rsid w:val="00760CE8"/>
    <w:rsid w:val="00764302"/>
    <w:rsid w:val="00766D11"/>
    <w:rsid w:val="00772E5E"/>
    <w:rsid w:val="00796391"/>
    <w:rsid w:val="007C488A"/>
    <w:rsid w:val="007D3ED2"/>
    <w:rsid w:val="007E0AB4"/>
    <w:rsid w:val="007E43BA"/>
    <w:rsid w:val="007F799A"/>
    <w:rsid w:val="00813371"/>
    <w:rsid w:val="0082630C"/>
    <w:rsid w:val="00846EDF"/>
    <w:rsid w:val="00860900"/>
    <w:rsid w:val="00882496"/>
    <w:rsid w:val="00897C97"/>
    <w:rsid w:val="008A25BE"/>
    <w:rsid w:val="008C6C22"/>
    <w:rsid w:val="008E651A"/>
    <w:rsid w:val="008E733B"/>
    <w:rsid w:val="00911C56"/>
    <w:rsid w:val="0091779E"/>
    <w:rsid w:val="00930B3D"/>
    <w:rsid w:val="0093152C"/>
    <w:rsid w:val="009349FA"/>
    <w:rsid w:val="0095263F"/>
    <w:rsid w:val="00955DF6"/>
    <w:rsid w:val="00991C10"/>
    <w:rsid w:val="009A0A18"/>
    <w:rsid w:val="009C20E9"/>
    <w:rsid w:val="009C6730"/>
    <w:rsid w:val="009D4393"/>
    <w:rsid w:val="009F1F91"/>
    <w:rsid w:val="00A153F7"/>
    <w:rsid w:val="00A30CE3"/>
    <w:rsid w:val="00A74C6E"/>
    <w:rsid w:val="00AA1918"/>
    <w:rsid w:val="00AA3160"/>
    <w:rsid w:val="00AB5292"/>
    <w:rsid w:val="00AB5355"/>
    <w:rsid w:val="00AC2EEB"/>
    <w:rsid w:val="00AE1D2F"/>
    <w:rsid w:val="00AF5585"/>
    <w:rsid w:val="00B05A68"/>
    <w:rsid w:val="00B152C5"/>
    <w:rsid w:val="00B44248"/>
    <w:rsid w:val="00B530DD"/>
    <w:rsid w:val="00B54B48"/>
    <w:rsid w:val="00B9068B"/>
    <w:rsid w:val="00B96E1D"/>
    <w:rsid w:val="00BA7738"/>
    <w:rsid w:val="00BC0C14"/>
    <w:rsid w:val="00BD239E"/>
    <w:rsid w:val="00C06966"/>
    <w:rsid w:val="00C178A8"/>
    <w:rsid w:val="00C461D9"/>
    <w:rsid w:val="00C466AA"/>
    <w:rsid w:val="00C505C2"/>
    <w:rsid w:val="00C543E0"/>
    <w:rsid w:val="00C665B4"/>
    <w:rsid w:val="00C74F94"/>
    <w:rsid w:val="00C7579A"/>
    <w:rsid w:val="00CA162C"/>
    <w:rsid w:val="00CA2195"/>
    <w:rsid w:val="00CE68CA"/>
    <w:rsid w:val="00CF218D"/>
    <w:rsid w:val="00CF3419"/>
    <w:rsid w:val="00D076C6"/>
    <w:rsid w:val="00D104C6"/>
    <w:rsid w:val="00D1129F"/>
    <w:rsid w:val="00D121C1"/>
    <w:rsid w:val="00D4685B"/>
    <w:rsid w:val="00D536F3"/>
    <w:rsid w:val="00D97E80"/>
    <w:rsid w:val="00DC20F0"/>
    <w:rsid w:val="00DD01B2"/>
    <w:rsid w:val="00DD0214"/>
    <w:rsid w:val="00E00130"/>
    <w:rsid w:val="00E32EB6"/>
    <w:rsid w:val="00E45558"/>
    <w:rsid w:val="00E45A4B"/>
    <w:rsid w:val="00E7284F"/>
    <w:rsid w:val="00E745C4"/>
    <w:rsid w:val="00EA2D06"/>
    <w:rsid w:val="00EA37A7"/>
    <w:rsid w:val="00EC7463"/>
    <w:rsid w:val="00EE0C57"/>
    <w:rsid w:val="00EE5424"/>
    <w:rsid w:val="00EF4F88"/>
    <w:rsid w:val="00F169F2"/>
    <w:rsid w:val="00F20152"/>
    <w:rsid w:val="00F9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328E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5D08"/>
    <w:pPr>
      <w:keepNext/>
      <w:numPr>
        <w:numId w:val="4"/>
      </w:numPr>
      <w:suppressAutoHyphens/>
      <w:spacing w:before="240" w:after="60"/>
      <w:outlineLvl w:val="0"/>
    </w:pPr>
    <w:rPr>
      <w:rFonts w:ascii="Times New Roman" w:eastAsia="Calibri" w:hAnsi="Times New Roman" w:cs="Times New Roman"/>
      <w:b/>
      <w:bCs/>
      <w:cap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C06966"/>
    <w:pPr>
      <w:widowControl w:val="0"/>
      <w:numPr>
        <w:ilvl w:val="1"/>
        <w:numId w:val="4"/>
      </w:numPr>
      <w:suppressAutoHyphens/>
      <w:spacing w:before="120" w:after="60"/>
      <w:jc w:val="both"/>
      <w:outlineLvl w:val="1"/>
    </w:pPr>
    <w:rPr>
      <w:rFonts w:ascii="Times New Roman" w:eastAsia="Calibri" w:hAnsi="Times New Roman" w:cs="Times New Roman"/>
      <w:lang w:eastAsia="zh-CN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615D08"/>
    <w:pPr>
      <w:widowControl w:val="0"/>
      <w:numPr>
        <w:ilvl w:val="2"/>
        <w:numId w:val="4"/>
      </w:numPr>
      <w:spacing w:before="40" w:line="276" w:lineRule="auto"/>
      <w:ind w:left="851" w:hanging="851"/>
      <w:jc w:val="both"/>
      <w:outlineLvl w:val="2"/>
    </w:pPr>
    <w:rPr>
      <w:rFonts w:ascii="Times New Roman" w:eastAsia="Calibri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9C20E9"/>
    <w:pPr>
      <w:keepNext/>
      <w:spacing w:before="240" w:after="60"/>
      <w:outlineLvl w:val="3"/>
    </w:pPr>
    <w:rPr>
      <w:rFonts w:ascii="Calibri" w:eastAsia="Calibri" w:hAnsi="Calibri"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5D08"/>
    <w:pPr>
      <w:keepNext/>
      <w:keepLines/>
      <w:numPr>
        <w:ilvl w:val="4"/>
        <w:numId w:val="4"/>
      </w:numPr>
      <w:spacing w:before="40" w:line="276" w:lineRule="auto"/>
      <w:outlineLvl w:val="4"/>
    </w:pPr>
    <w:rPr>
      <w:rFonts w:ascii="Cambria" w:eastAsia="Calibri" w:hAnsi="Cambria" w:cs="Times New Roman"/>
      <w:color w:val="365F91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15D08"/>
    <w:pPr>
      <w:numPr>
        <w:ilvl w:val="5"/>
        <w:numId w:val="4"/>
      </w:numPr>
      <w:suppressAutoHyphens/>
      <w:spacing w:before="240" w:after="60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15D08"/>
    <w:pPr>
      <w:keepNext/>
      <w:keepLines/>
      <w:numPr>
        <w:ilvl w:val="6"/>
        <w:numId w:val="4"/>
      </w:numPr>
      <w:spacing w:before="40" w:line="276" w:lineRule="auto"/>
      <w:outlineLvl w:val="6"/>
    </w:pPr>
    <w:rPr>
      <w:rFonts w:ascii="Cambria" w:eastAsia="Calibri" w:hAnsi="Cambria" w:cs="Times New Roman"/>
      <w:i/>
      <w:iCs/>
      <w:color w:val="243F6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15D08"/>
    <w:pPr>
      <w:keepNext/>
      <w:keepLines/>
      <w:numPr>
        <w:ilvl w:val="7"/>
        <w:numId w:val="4"/>
      </w:numPr>
      <w:spacing w:before="40" w:line="276" w:lineRule="auto"/>
      <w:outlineLvl w:val="7"/>
    </w:pPr>
    <w:rPr>
      <w:rFonts w:ascii="Cambria" w:eastAsia="Calibri" w:hAnsi="Cambria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15D08"/>
    <w:pPr>
      <w:keepNext/>
      <w:keepLines/>
      <w:numPr>
        <w:ilvl w:val="8"/>
        <w:numId w:val="4"/>
      </w:numPr>
      <w:spacing w:before="40" w:line="276" w:lineRule="auto"/>
      <w:outlineLvl w:val="8"/>
    </w:pPr>
    <w:rPr>
      <w:rFonts w:ascii="Cambria" w:eastAsia="Calibri" w:hAnsi="Cambria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5D08"/>
    <w:rPr>
      <w:rFonts w:ascii="Times New Roman" w:hAnsi="Times New Roman"/>
      <w:b/>
      <w:caps/>
      <w:kern w:val="32"/>
      <w:sz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06966"/>
    <w:rPr>
      <w:rFonts w:ascii="Times New Roman" w:hAnsi="Times New Roman"/>
      <w:sz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15D08"/>
    <w:rPr>
      <w:rFonts w:ascii="Times New Roman" w:hAnsi="Times New Roman"/>
      <w:sz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C20E9"/>
    <w:rPr>
      <w:rFonts w:ascii="Calibri" w:hAnsi="Calibri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15D08"/>
    <w:rPr>
      <w:rFonts w:ascii="Cambria" w:hAnsi="Cambria"/>
      <w:color w:val="365F91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15D08"/>
    <w:rPr>
      <w:rFonts w:ascii="Times New Roman" w:hAnsi="Times New Roman"/>
      <w:b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15D08"/>
    <w:rPr>
      <w:rFonts w:ascii="Cambria" w:hAnsi="Cambria"/>
      <w:i/>
      <w:color w:val="243F6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15D08"/>
    <w:rPr>
      <w:rFonts w:ascii="Cambria" w:hAnsi="Cambria"/>
      <w:color w:val="272727"/>
      <w:sz w:val="21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15D08"/>
    <w:rPr>
      <w:rFonts w:ascii="Cambria" w:hAnsi="Cambria"/>
      <w:i/>
      <w:color w:val="272727"/>
      <w:sz w:val="21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D328E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328E"/>
    <w:rPr>
      <w:rFonts w:ascii="Tahoma" w:hAnsi="Tahoma"/>
      <w:sz w:val="16"/>
      <w:lang w:val="uk-UA" w:eastAsia="ru-RU"/>
    </w:rPr>
  </w:style>
  <w:style w:type="character" w:styleId="Strong">
    <w:name w:val="Strong"/>
    <w:basedOn w:val="DefaultParagraphFont"/>
    <w:uiPriority w:val="99"/>
    <w:qFormat/>
    <w:rsid w:val="00AC2EEB"/>
    <w:rPr>
      <w:rFonts w:cs="Times New Roman"/>
      <w:b/>
    </w:rPr>
  </w:style>
  <w:style w:type="paragraph" w:styleId="NormalWeb">
    <w:name w:val="Normal (Web)"/>
    <w:basedOn w:val="Normal"/>
    <w:uiPriority w:val="99"/>
    <w:semiHidden/>
    <w:rsid w:val="008C6C2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325785"/>
    <w:pPr>
      <w:spacing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25785"/>
    <w:rPr>
      <w:rFonts w:ascii="Times New Roman" w:hAnsi="Times New Roman"/>
      <w:sz w:val="20"/>
      <w:lang w:val="uk-UA" w:eastAsia="ru-RU"/>
    </w:rPr>
  </w:style>
  <w:style w:type="character" w:customStyle="1" w:styleId="2">
    <w:name w:val="Основной текст (2)_ Знак"/>
    <w:link w:val="20"/>
    <w:uiPriority w:val="99"/>
    <w:locked/>
    <w:rsid w:val="00325785"/>
    <w:rPr>
      <w:b/>
      <w:sz w:val="31"/>
      <w:shd w:val="clear" w:color="auto" w:fill="FFFFFF"/>
    </w:rPr>
  </w:style>
  <w:style w:type="paragraph" w:customStyle="1" w:styleId="20">
    <w:name w:val="Основной текст (2)_"/>
    <w:basedOn w:val="Normal"/>
    <w:link w:val="2"/>
    <w:uiPriority w:val="99"/>
    <w:rsid w:val="00325785"/>
    <w:pPr>
      <w:widowControl w:val="0"/>
      <w:shd w:val="clear" w:color="auto" w:fill="FFFFFF"/>
      <w:spacing w:line="360" w:lineRule="exact"/>
      <w:jc w:val="center"/>
    </w:pPr>
    <w:rPr>
      <w:rFonts w:ascii="Calibri" w:eastAsia="Calibri" w:hAnsi="Calibri" w:cs="Times New Roman"/>
      <w:b/>
      <w:bCs/>
      <w:sz w:val="31"/>
      <w:szCs w:val="31"/>
      <w:lang w:eastAsia="uk-UA"/>
    </w:rPr>
  </w:style>
  <w:style w:type="character" w:styleId="Hyperlink">
    <w:name w:val="Hyperlink"/>
    <w:basedOn w:val="DefaultParagraphFont"/>
    <w:uiPriority w:val="99"/>
    <w:rsid w:val="001141F9"/>
    <w:rPr>
      <w:rFonts w:cs="Times New Roman"/>
      <w:color w:val="00008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1141F9"/>
    <w:rPr>
      <w:rFonts w:cs="Times New Roman"/>
    </w:rPr>
  </w:style>
  <w:style w:type="paragraph" w:customStyle="1" w:styleId="1">
    <w:name w:val="Обычный1"/>
    <w:uiPriority w:val="99"/>
    <w:rsid w:val="007C488A"/>
    <w:pPr>
      <w:spacing w:line="276" w:lineRule="auto"/>
    </w:pPr>
    <w:rPr>
      <w:rFonts w:ascii="Arial" w:eastAsia="Times New Roman" w:hAnsi="Arial" w:cs="Arial"/>
      <w:color w:val="000000"/>
      <w:lang w:val="en-US" w:eastAsia="en-US"/>
    </w:rPr>
  </w:style>
  <w:style w:type="paragraph" w:styleId="Header">
    <w:name w:val="header"/>
    <w:basedOn w:val="Normal"/>
    <w:link w:val="HeaderChar"/>
    <w:uiPriority w:val="99"/>
    <w:rsid w:val="00C06966"/>
    <w:pPr>
      <w:tabs>
        <w:tab w:val="center" w:pos="4819"/>
        <w:tab w:val="right" w:pos="9639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06966"/>
    <w:rPr>
      <w:rFonts w:ascii="Times New Roman CYR" w:hAnsi="Times New Roman CYR"/>
      <w:sz w:val="28"/>
      <w:lang w:eastAsia="ru-RU"/>
    </w:rPr>
  </w:style>
  <w:style w:type="paragraph" w:styleId="Footer">
    <w:name w:val="footer"/>
    <w:basedOn w:val="Normal"/>
    <w:link w:val="FooterChar"/>
    <w:uiPriority w:val="99"/>
    <w:rsid w:val="00C06966"/>
    <w:pPr>
      <w:tabs>
        <w:tab w:val="center" w:pos="4819"/>
        <w:tab w:val="right" w:pos="9639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06966"/>
    <w:rPr>
      <w:rFonts w:ascii="Times New Roman CYR" w:hAnsi="Times New Roman CYR"/>
      <w:sz w:val="28"/>
      <w:lang w:eastAsia="ru-RU"/>
    </w:rPr>
  </w:style>
  <w:style w:type="paragraph" w:styleId="TOC1">
    <w:name w:val="toc 1"/>
    <w:basedOn w:val="Normal"/>
    <w:next w:val="Normal"/>
    <w:autoRedefine/>
    <w:uiPriority w:val="99"/>
    <w:locked/>
    <w:rsid w:val="009C20E9"/>
    <w:pPr>
      <w:spacing w:before="120" w:after="120"/>
    </w:pPr>
    <w:rPr>
      <w:rFonts w:ascii="Calibri" w:hAnsi="Calibri" w:cs="Calibri"/>
      <w:b/>
      <w:bCs/>
      <w:caps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66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7</Pages>
  <Words>7545</Words>
  <Characters>4302</Characters>
  <Application>Microsoft Office Outlook</Application>
  <DocSecurity>0</DocSecurity>
  <Lines>0</Lines>
  <Paragraphs>0</Paragraphs>
  <ScaleCrop>false</ScaleCrop>
  <Company>StartSoft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Novak</cp:lastModifiedBy>
  <cp:revision>13</cp:revision>
  <cp:lastPrinted>2021-03-02T12:44:00Z</cp:lastPrinted>
  <dcterms:created xsi:type="dcterms:W3CDTF">2021-02-09T15:29:00Z</dcterms:created>
  <dcterms:modified xsi:type="dcterms:W3CDTF">2021-03-02T16:31:00Z</dcterms:modified>
</cp:coreProperties>
</file>